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EFB85" w14:textId="77777777" w:rsidR="003D593F" w:rsidRPr="00217B9D" w:rsidRDefault="003D593F" w:rsidP="003D593F">
      <w:pPr>
        <w:jc w:val="left"/>
        <w:rPr>
          <w:rFonts w:ascii="Arial" w:hAnsi="Arial" w:cs="Arial"/>
          <w:b/>
          <w:kern w:val="0"/>
        </w:rPr>
      </w:pPr>
    </w:p>
    <w:p w14:paraId="26DD6591" w14:textId="77777777" w:rsidR="00600348" w:rsidRPr="00217B9D" w:rsidRDefault="00600348" w:rsidP="003F42CE">
      <w:pPr>
        <w:jc w:val="center"/>
        <w:rPr>
          <w:rFonts w:ascii="Arial" w:hAnsi="Arial" w:cs="Arial"/>
          <w:b/>
        </w:rPr>
      </w:pPr>
    </w:p>
    <w:p w14:paraId="2E34B781" w14:textId="4096C4B9" w:rsidR="00BD308E" w:rsidRPr="005644D8" w:rsidRDefault="00600348" w:rsidP="00BD308E">
      <w:pPr>
        <w:jc w:val="center"/>
        <w:rPr>
          <w:rFonts w:ascii="Arial" w:hAnsi="Arial" w:cs="Arial"/>
          <w:b/>
        </w:rPr>
      </w:pPr>
      <w:r w:rsidRPr="00217B9D">
        <w:rPr>
          <w:rFonts w:ascii="Arial" w:hAnsi="Arial" w:cs="Arial"/>
          <w:b/>
        </w:rPr>
        <w:t>ODDAJA PONUDBE</w:t>
      </w:r>
      <w:r w:rsidR="003F42CE" w:rsidRPr="00217B9D">
        <w:rPr>
          <w:rFonts w:ascii="Arial" w:hAnsi="Arial" w:cs="Arial"/>
          <w:b/>
        </w:rPr>
        <w:t xml:space="preserve"> </w:t>
      </w:r>
      <w:r w:rsidRPr="00217B9D">
        <w:rPr>
          <w:rFonts w:ascii="Arial" w:hAnsi="Arial" w:cs="Arial"/>
          <w:b/>
        </w:rPr>
        <w:t>ZA JAVNO NAROČILO</w:t>
      </w:r>
    </w:p>
    <w:p w14:paraId="7345E872" w14:textId="77777777" w:rsidR="00BD308E" w:rsidRPr="005644D8" w:rsidRDefault="00BD308E" w:rsidP="00BD308E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5644D8">
        <w:rPr>
          <w:rFonts w:ascii="Arial" w:hAnsi="Arial" w:cs="Arial"/>
          <w:b/>
          <w:color w:val="auto"/>
          <w:sz w:val="20"/>
          <w:szCs w:val="20"/>
        </w:rPr>
        <w:t>(samostojni ponudnik, ponudnik v skupni ponudbi, podizvajalec, subjekt, katerih zmogljivosti namerava uporabiti ponudnik)</w:t>
      </w:r>
    </w:p>
    <w:p w14:paraId="5BF356DF" w14:textId="77777777" w:rsidR="00BD308E" w:rsidRPr="005644D8" w:rsidRDefault="00BD308E" w:rsidP="00BD308E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215893C9" w14:textId="77777777" w:rsidR="00BD308E" w:rsidRPr="005644D8" w:rsidRDefault="00BD308E" w:rsidP="00BD308E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5E2A59A3" w14:textId="77777777" w:rsidR="00BD308E" w:rsidRPr="005644D8" w:rsidRDefault="00BD308E" w:rsidP="00BD308E">
      <w:pPr>
        <w:pStyle w:val="HTML-oblikovan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5644D8">
        <w:rPr>
          <w:rFonts w:ascii="Arial" w:hAnsi="Arial" w:cs="Arial"/>
          <w:bCs/>
          <w:color w:val="auto"/>
          <w:sz w:val="20"/>
          <w:szCs w:val="20"/>
        </w:rPr>
        <w:t>Naziv gospodarskega subjekta:</w:t>
      </w:r>
      <w:r w:rsidRPr="005644D8">
        <w:rPr>
          <w:rFonts w:ascii="Arial" w:hAnsi="Arial" w:cs="Arial"/>
          <w:bCs/>
          <w:color w:val="auto"/>
          <w:sz w:val="20"/>
          <w:szCs w:val="20"/>
        </w:rPr>
        <w:tab/>
      </w:r>
      <w:r w:rsidRPr="005644D8">
        <w:rPr>
          <w:rFonts w:ascii="Arial" w:hAnsi="Arial" w:cs="Arial"/>
          <w:bCs/>
          <w:color w:val="auto"/>
          <w:sz w:val="20"/>
          <w:szCs w:val="20"/>
        </w:rPr>
        <w:tab/>
      </w:r>
      <w:r w:rsidRPr="005644D8">
        <w:rPr>
          <w:rFonts w:ascii="Arial" w:hAnsi="Arial" w:cs="Arial"/>
          <w:b/>
          <w:color w:val="auto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644D8">
        <w:rPr>
          <w:rFonts w:ascii="Arial" w:hAnsi="Arial" w:cs="Arial"/>
          <w:b/>
          <w:color w:val="auto"/>
          <w:sz w:val="20"/>
          <w:szCs w:val="20"/>
        </w:rPr>
        <w:instrText xml:space="preserve"> FORMTEXT </w:instrText>
      </w:r>
      <w:r w:rsidRPr="005644D8">
        <w:rPr>
          <w:rFonts w:ascii="Arial" w:hAnsi="Arial" w:cs="Arial"/>
          <w:b/>
          <w:color w:val="auto"/>
          <w:sz w:val="20"/>
          <w:szCs w:val="20"/>
        </w:rPr>
      </w:r>
      <w:r w:rsidRPr="005644D8">
        <w:rPr>
          <w:rFonts w:ascii="Arial" w:hAnsi="Arial" w:cs="Arial"/>
          <w:b/>
          <w:color w:val="auto"/>
          <w:sz w:val="20"/>
          <w:szCs w:val="20"/>
        </w:rPr>
        <w:fldChar w:fldCharType="separate"/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color w:val="auto"/>
          <w:sz w:val="20"/>
          <w:szCs w:val="20"/>
        </w:rPr>
        <w:fldChar w:fldCharType="end"/>
      </w:r>
    </w:p>
    <w:p w14:paraId="19BDB755" w14:textId="77777777" w:rsidR="00BD308E" w:rsidRPr="005644D8" w:rsidRDefault="00BD308E" w:rsidP="00BD308E">
      <w:pPr>
        <w:pStyle w:val="HTML-oblikovano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1E2EE7B0" w14:textId="77777777" w:rsidR="00BD308E" w:rsidRPr="005644D8" w:rsidRDefault="00BD308E" w:rsidP="00BD308E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  <w:r w:rsidRPr="005644D8">
        <w:rPr>
          <w:rFonts w:ascii="Arial" w:hAnsi="Arial" w:cs="Arial"/>
          <w:bCs/>
          <w:color w:val="auto"/>
          <w:sz w:val="20"/>
          <w:szCs w:val="20"/>
        </w:rPr>
        <w:t>Sedež (naslov) gospodarskega subjekta:</w:t>
      </w:r>
      <w:r w:rsidRPr="005644D8">
        <w:rPr>
          <w:rFonts w:ascii="Arial" w:hAnsi="Arial" w:cs="Arial"/>
          <w:bCs/>
          <w:color w:val="auto"/>
          <w:sz w:val="20"/>
          <w:szCs w:val="20"/>
        </w:rPr>
        <w:tab/>
      </w:r>
      <w:r w:rsidRPr="005644D8">
        <w:rPr>
          <w:rFonts w:ascii="Arial" w:hAnsi="Arial" w:cs="Arial"/>
          <w:bCs/>
          <w:color w:val="auto"/>
          <w:sz w:val="20"/>
          <w:szCs w:val="20"/>
        </w:rPr>
        <w:tab/>
      </w:r>
      <w:r w:rsidRPr="005644D8">
        <w:rPr>
          <w:rFonts w:ascii="Arial" w:hAnsi="Arial" w:cs="Arial"/>
          <w:b/>
          <w:color w:val="auto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644D8">
        <w:rPr>
          <w:rFonts w:ascii="Arial" w:hAnsi="Arial" w:cs="Arial"/>
          <w:b/>
          <w:color w:val="auto"/>
          <w:sz w:val="20"/>
          <w:szCs w:val="20"/>
        </w:rPr>
        <w:instrText xml:space="preserve"> FORMTEXT </w:instrText>
      </w:r>
      <w:r w:rsidRPr="005644D8">
        <w:rPr>
          <w:rFonts w:ascii="Arial" w:hAnsi="Arial" w:cs="Arial"/>
          <w:b/>
          <w:color w:val="auto"/>
          <w:sz w:val="20"/>
          <w:szCs w:val="20"/>
        </w:rPr>
      </w:r>
      <w:r w:rsidRPr="005644D8">
        <w:rPr>
          <w:rFonts w:ascii="Arial" w:hAnsi="Arial" w:cs="Arial"/>
          <w:b/>
          <w:color w:val="auto"/>
          <w:sz w:val="20"/>
          <w:szCs w:val="20"/>
        </w:rPr>
        <w:fldChar w:fldCharType="separate"/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5644D8">
        <w:rPr>
          <w:rFonts w:ascii="Arial" w:hAnsi="Arial" w:cs="Arial"/>
          <w:b/>
          <w:color w:val="auto"/>
          <w:sz w:val="20"/>
          <w:szCs w:val="20"/>
        </w:rPr>
        <w:fldChar w:fldCharType="end"/>
      </w:r>
    </w:p>
    <w:p w14:paraId="1859FE93" w14:textId="77777777" w:rsidR="00BD308E" w:rsidRDefault="00BD308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33D238A8" w14:textId="77777777" w:rsidR="00BD308E" w:rsidRDefault="00BD308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455A2470" w14:textId="77777777" w:rsidR="00BD308E" w:rsidRPr="00217B9D" w:rsidRDefault="00BD308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55EEBE31" w14:textId="70D97CC8" w:rsidR="003F42CE" w:rsidRPr="00217B9D" w:rsidRDefault="00BD308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00348" w:rsidRPr="00217B9D">
        <w:rPr>
          <w:rFonts w:ascii="Arial" w:hAnsi="Arial" w:cs="Arial"/>
        </w:rPr>
        <w:t xml:space="preserve">ddajam ponudbo za </w:t>
      </w:r>
      <w:r w:rsidR="003F42CE" w:rsidRPr="00217B9D">
        <w:rPr>
          <w:rFonts w:ascii="Arial" w:hAnsi="Arial" w:cs="Arial"/>
        </w:rPr>
        <w:t>javn</w:t>
      </w:r>
      <w:r w:rsidR="00600348" w:rsidRPr="00217B9D">
        <w:rPr>
          <w:rFonts w:ascii="Arial" w:hAnsi="Arial" w:cs="Arial"/>
        </w:rPr>
        <w:t>o naročilo</w:t>
      </w:r>
      <w:r w:rsidR="00C40D37">
        <w:rPr>
          <w:rFonts w:ascii="Arial" w:hAnsi="Arial" w:cs="Arial"/>
        </w:rPr>
        <w:t xml:space="preserve"> </w:t>
      </w:r>
      <w:r w:rsidR="00600348" w:rsidRPr="00217B9D">
        <w:rPr>
          <w:rFonts w:ascii="Arial" w:hAnsi="Arial" w:cs="Arial"/>
          <w:b/>
          <w:bCs/>
        </w:rPr>
        <w:t>»Sukcesivna dobava električne energije«</w:t>
      </w:r>
      <w:r w:rsidR="00600348" w:rsidRPr="00217B9D">
        <w:rPr>
          <w:rFonts w:ascii="Arial" w:hAnsi="Arial" w:cs="Arial"/>
        </w:rPr>
        <w:t xml:space="preserve"> za obdobje 36 mesecev</w:t>
      </w:r>
      <w:r w:rsidR="00172221" w:rsidRPr="00217B9D">
        <w:rPr>
          <w:rFonts w:ascii="Arial" w:hAnsi="Arial" w:cs="Arial"/>
          <w:b/>
          <w:color w:val="000000" w:themeColor="text1"/>
        </w:rPr>
        <w:t>,</w:t>
      </w:r>
      <w:r w:rsidR="003F42CE" w:rsidRPr="00217B9D">
        <w:rPr>
          <w:rFonts w:ascii="Arial" w:hAnsi="Arial" w:cs="Arial"/>
        </w:rPr>
        <w:t xml:space="preserve"> interna št. naročnika </w:t>
      </w:r>
      <w:r w:rsidR="003F42CE" w:rsidRPr="00217B9D">
        <w:rPr>
          <w:rFonts w:ascii="Arial" w:hAnsi="Arial" w:cs="Arial"/>
          <w:b/>
          <w:bCs/>
        </w:rPr>
        <w:t>JN</w:t>
      </w:r>
      <w:r w:rsidR="00600348" w:rsidRPr="00217B9D">
        <w:rPr>
          <w:rFonts w:ascii="Arial" w:hAnsi="Arial" w:cs="Arial"/>
          <w:b/>
          <w:bCs/>
        </w:rPr>
        <w:t>4Pl</w:t>
      </w:r>
      <w:r w:rsidR="003F42CE" w:rsidRPr="00217B9D">
        <w:rPr>
          <w:rFonts w:ascii="Arial" w:hAnsi="Arial" w:cs="Arial"/>
          <w:b/>
          <w:bCs/>
        </w:rPr>
        <w:t>/202</w:t>
      </w:r>
      <w:r w:rsidR="00600348" w:rsidRPr="00217B9D">
        <w:rPr>
          <w:rFonts w:ascii="Arial" w:hAnsi="Arial" w:cs="Arial"/>
          <w:b/>
          <w:bCs/>
        </w:rPr>
        <w:t>5</w:t>
      </w:r>
      <w:r w:rsidR="003F42CE" w:rsidRPr="00217B9D">
        <w:rPr>
          <w:rFonts w:ascii="Arial" w:hAnsi="Arial" w:cs="Arial"/>
        </w:rPr>
        <w:t xml:space="preserve">, </w:t>
      </w:r>
      <w:r w:rsidR="003F42CE" w:rsidRPr="00217B9D">
        <w:rPr>
          <w:rFonts w:ascii="Arial" w:hAnsi="Arial" w:cs="Arial"/>
          <w:kern w:val="0"/>
        </w:rPr>
        <w:t>objavljenim na Portalu javnih naročil</w:t>
      </w:r>
      <w:bookmarkStart w:id="0" w:name="_Hlk67568002"/>
      <w:r w:rsidR="00600348" w:rsidRPr="00217B9D">
        <w:rPr>
          <w:rFonts w:ascii="Arial" w:hAnsi="Arial" w:cs="Arial"/>
          <w:kern w:val="0"/>
        </w:rPr>
        <w:t>.</w:t>
      </w:r>
    </w:p>
    <w:bookmarkEnd w:id="0"/>
    <w:p w14:paraId="6F23CD1B" w14:textId="77777777" w:rsidR="003F42CE" w:rsidRPr="00217B9D" w:rsidRDefault="003F42C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09BA3FBE" w14:textId="77777777" w:rsidR="00C40D37" w:rsidRDefault="00600348" w:rsidP="00600348">
      <w:pPr>
        <w:pStyle w:val="Telobesedila"/>
        <w:spacing w:after="0" w:line="240" w:lineRule="auto"/>
        <w:ind w:firstLine="0"/>
        <w:rPr>
          <w:rFonts w:ascii="Arial" w:hAnsi="Arial" w:cs="Arial"/>
        </w:rPr>
      </w:pPr>
      <w:r w:rsidRPr="00217B9D">
        <w:rPr>
          <w:rFonts w:ascii="Arial" w:hAnsi="Arial" w:cs="Arial"/>
        </w:rPr>
        <w:t>Ta obrazec</w:t>
      </w:r>
      <w:r w:rsidR="00A858DA" w:rsidRPr="00217B9D">
        <w:rPr>
          <w:rFonts w:ascii="Arial" w:hAnsi="Arial" w:cs="Arial"/>
        </w:rPr>
        <w:t xml:space="preserve"> </w:t>
      </w:r>
      <w:r w:rsidR="005C2190" w:rsidRPr="00217B9D">
        <w:rPr>
          <w:rFonts w:ascii="Arial" w:hAnsi="Arial" w:cs="Arial"/>
        </w:rPr>
        <w:t xml:space="preserve">ponudnik </w:t>
      </w:r>
      <w:r w:rsidRPr="00217B9D">
        <w:rPr>
          <w:rFonts w:ascii="Arial" w:hAnsi="Arial" w:cs="Arial"/>
        </w:rPr>
        <w:t xml:space="preserve">predloži v </w:t>
      </w:r>
      <w:r w:rsidRPr="00217B9D">
        <w:rPr>
          <w:rFonts w:ascii="Arial" w:hAnsi="Arial" w:cs="Arial"/>
          <w:b/>
        </w:rPr>
        <w:t>prvi fazi tj. fazi sklepanja okvirnih sporazumov z več gospodarskimi subjekti</w:t>
      </w:r>
      <w:r w:rsidRPr="00217B9D">
        <w:rPr>
          <w:rFonts w:ascii="Arial" w:hAnsi="Arial" w:cs="Arial"/>
        </w:rPr>
        <w:t xml:space="preserve"> </w:t>
      </w:r>
      <w:r w:rsidR="005C2190" w:rsidRPr="00217B9D">
        <w:rPr>
          <w:rFonts w:ascii="Arial" w:hAnsi="Arial" w:cs="Arial"/>
        </w:rPr>
        <w:t>kot predračun in kot znesek navede 0,00 EUR.</w:t>
      </w:r>
      <w:r w:rsidRPr="00217B9D">
        <w:rPr>
          <w:rFonts w:ascii="Arial" w:hAnsi="Arial" w:cs="Arial"/>
        </w:rPr>
        <w:t xml:space="preserve"> </w:t>
      </w:r>
    </w:p>
    <w:p w14:paraId="39B79A8B" w14:textId="77777777" w:rsidR="00C40D37" w:rsidRDefault="00C40D37" w:rsidP="00600348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682CDCD3" w14:textId="19DA020F" w:rsidR="00B70348" w:rsidRPr="00217B9D" w:rsidRDefault="00600348" w:rsidP="00600348">
      <w:pPr>
        <w:pStyle w:val="Telobesedila"/>
        <w:spacing w:after="0" w:line="240" w:lineRule="auto"/>
        <w:ind w:firstLine="0"/>
        <w:rPr>
          <w:rFonts w:ascii="Arial" w:hAnsi="Arial" w:cs="Arial"/>
        </w:rPr>
      </w:pPr>
      <w:r w:rsidRPr="00217B9D">
        <w:rPr>
          <w:rFonts w:ascii="Arial" w:hAnsi="Arial" w:cs="Arial"/>
        </w:rPr>
        <w:t>K predložitvi p</w:t>
      </w:r>
      <w:r w:rsidR="00C40D37">
        <w:rPr>
          <w:rFonts w:ascii="Arial" w:hAnsi="Arial" w:cs="Arial"/>
        </w:rPr>
        <w:t>redračuna</w:t>
      </w:r>
      <w:r w:rsidRPr="00217B9D">
        <w:rPr>
          <w:rFonts w:ascii="Arial" w:hAnsi="Arial" w:cs="Arial"/>
        </w:rPr>
        <w:t xml:space="preserve"> bo stranke okvirnega sporazuma naročnik pozval šele v drugi – pogodbeni fazi tj. fazi povpraševanja. </w:t>
      </w:r>
    </w:p>
    <w:p w14:paraId="74CE22CB" w14:textId="77777777" w:rsidR="00600348" w:rsidRPr="00217B9D" w:rsidRDefault="00600348" w:rsidP="00600348">
      <w:pPr>
        <w:widowControl w:val="0"/>
        <w:rPr>
          <w:rFonts w:ascii="Arial" w:hAnsi="Arial" w:cs="Arial"/>
          <w:bCs/>
        </w:rPr>
      </w:pPr>
    </w:p>
    <w:p w14:paraId="7249B352" w14:textId="77777777" w:rsidR="003D593F" w:rsidRPr="00217B9D" w:rsidRDefault="003D593F" w:rsidP="003D593F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53939644" w14:textId="77777777" w:rsidR="00217B9D" w:rsidRPr="00217B9D" w:rsidRDefault="00217B9D" w:rsidP="00217B9D">
      <w:pPr>
        <w:rPr>
          <w:rFonts w:ascii="Arial" w:hAnsi="Arial" w:cs="Arial"/>
        </w:rPr>
      </w:pPr>
    </w:p>
    <w:p w14:paraId="5FF88AF0" w14:textId="77777777" w:rsidR="00217B9D" w:rsidRPr="00217B9D" w:rsidRDefault="00217B9D" w:rsidP="00217B9D">
      <w:pPr>
        <w:rPr>
          <w:rFonts w:ascii="Arial" w:hAnsi="Arial" w:cs="Arial"/>
        </w:rPr>
      </w:pPr>
      <w:r w:rsidRPr="00217B9D">
        <w:rPr>
          <w:rFonts w:ascii="Arial" w:hAnsi="Arial" w:cs="Arial"/>
        </w:rPr>
        <w:t xml:space="preserve">Kraj: </w:t>
      </w:r>
      <w:r w:rsidRPr="00217B9D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7B9D">
        <w:rPr>
          <w:rFonts w:ascii="Arial" w:hAnsi="Arial" w:cs="Arial"/>
        </w:rPr>
        <w:instrText xml:space="preserve"> FORMTEXT </w:instrText>
      </w:r>
      <w:r w:rsidRPr="00217B9D">
        <w:rPr>
          <w:rFonts w:ascii="Arial" w:hAnsi="Arial" w:cs="Arial"/>
        </w:rPr>
      </w:r>
      <w:r w:rsidRPr="00217B9D">
        <w:rPr>
          <w:rFonts w:ascii="Arial" w:hAnsi="Arial" w:cs="Arial"/>
        </w:rPr>
        <w:fldChar w:fldCharType="separate"/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</w:rPr>
        <w:fldChar w:fldCharType="end"/>
      </w:r>
      <w:r w:rsidRPr="00217B9D">
        <w:rPr>
          <w:rFonts w:ascii="Arial" w:hAnsi="Arial" w:cs="Arial"/>
        </w:rPr>
        <w:tab/>
      </w:r>
      <w:r w:rsidRPr="00217B9D">
        <w:rPr>
          <w:rFonts w:ascii="Arial" w:hAnsi="Arial" w:cs="Arial"/>
        </w:rPr>
        <w:tab/>
      </w:r>
      <w:r w:rsidRPr="00217B9D">
        <w:rPr>
          <w:rFonts w:ascii="Arial" w:hAnsi="Arial" w:cs="Arial"/>
        </w:rPr>
        <w:tab/>
      </w:r>
      <w:r w:rsidRPr="00217B9D">
        <w:rPr>
          <w:rFonts w:ascii="Arial" w:hAnsi="Arial" w:cs="Arial"/>
        </w:rPr>
        <w:tab/>
      </w:r>
      <w:r w:rsidRPr="00217B9D">
        <w:rPr>
          <w:rFonts w:ascii="Arial" w:hAnsi="Arial" w:cs="Arial"/>
        </w:rPr>
        <w:tab/>
      </w:r>
      <w:r w:rsidRPr="00217B9D">
        <w:rPr>
          <w:rFonts w:ascii="Arial" w:hAnsi="Arial" w:cs="Arial"/>
        </w:rPr>
        <w:tab/>
      </w:r>
      <w:r w:rsidRPr="00217B9D">
        <w:rPr>
          <w:rFonts w:ascii="Arial" w:hAnsi="Arial" w:cs="Arial"/>
        </w:rPr>
        <w:tab/>
        <w:t xml:space="preserve">Podpisnik: </w:t>
      </w:r>
      <w:r w:rsidRPr="00217B9D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7B9D">
        <w:rPr>
          <w:rFonts w:ascii="Arial" w:hAnsi="Arial" w:cs="Arial"/>
        </w:rPr>
        <w:instrText xml:space="preserve"> FORMTEXT </w:instrText>
      </w:r>
      <w:r w:rsidRPr="00217B9D">
        <w:rPr>
          <w:rFonts w:ascii="Arial" w:hAnsi="Arial" w:cs="Arial"/>
        </w:rPr>
      </w:r>
      <w:r w:rsidRPr="00217B9D">
        <w:rPr>
          <w:rFonts w:ascii="Arial" w:hAnsi="Arial" w:cs="Arial"/>
        </w:rPr>
        <w:fldChar w:fldCharType="separate"/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</w:rPr>
        <w:fldChar w:fldCharType="end"/>
      </w:r>
    </w:p>
    <w:p w14:paraId="5CF70A07" w14:textId="77777777" w:rsidR="00217B9D" w:rsidRPr="00217B9D" w:rsidRDefault="00217B9D" w:rsidP="00217B9D">
      <w:pPr>
        <w:rPr>
          <w:rFonts w:ascii="Arial" w:hAnsi="Arial" w:cs="Arial"/>
        </w:rPr>
      </w:pPr>
    </w:p>
    <w:p w14:paraId="0C489D84" w14:textId="77777777" w:rsidR="00217B9D" w:rsidRPr="00217B9D" w:rsidRDefault="00217B9D" w:rsidP="00217B9D">
      <w:pPr>
        <w:rPr>
          <w:rFonts w:ascii="Arial" w:hAnsi="Arial" w:cs="Arial"/>
        </w:rPr>
      </w:pPr>
    </w:p>
    <w:p w14:paraId="58CF84CD" w14:textId="77777777" w:rsidR="00217B9D" w:rsidRPr="00217B9D" w:rsidRDefault="00217B9D" w:rsidP="00217B9D">
      <w:pPr>
        <w:rPr>
          <w:rFonts w:ascii="Arial" w:hAnsi="Arial" w:cs="Arial"/>
        </w:rPr>
      </w:pPr>
    </w:p>
    <w:p w14:paraId="2C26A0FD" w14:textId="77777777" w:rsidR="00217B9D" w:rsidRPr="00217B9D" w:rsidRDefault="00217B9D" w:rsidP="00217B9D">
      <w:pPr>
        <w:rPr>
          <w:rFonts w:ascii="Arial" w:hAnsi="Arial" w:cs="Arial"/>
          <w:iCs/>
        </w:rPr>
      </w:pPr>
      <w:r w:rsidRPr="00217B9D">
        <w:rPr>
          <w:rFonts w:ascii="Arial" w:hAnsi="Arial" w:cs="Arial"/>
        </w:rPr>
        <w:t xml:space="preserve">Datum: </w:t>
      </w:r>
      <w:r w:rsidRPr="00217B9D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7B9D">
        <w:rPr>
          <w:rFonts w:ascii="Arial" w:hAnsi="Arial" w:cs="Arial"/>
        </w:rPr>
        <w:instrText xml:space="preserve"> FORMTEXT </w:instrText>
      </w:r>
      <w:r w:rsidRPr="00217B9D">
        <w:rPr>
          <w:rFonts w:ascii="Arial" w:hAnsi="Arial" w:cs="Arial"/>
        </w:rPr>
      </w:r>
      <w:r w:rsidRPr="00217B9D">
        <w:rPr>
          <w:rFonts w:ascii="Arial" w:hAnsi="Arial" w:cs="Arial"/>
        </w:rPr>
        <w:fldChar w:fldCharType="separate"/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  <w:noProof/>
        </w:rPr>
        <w:t> </w:t>
      </w:r>
      <w:r w:rsidRPr="00217B9D">
        <w:rPr>
          <w:rFonts w:ascii="Arial" w:hAnsi="Arial" w:cs="Arial"/>
        </w:rPr>
        <w:fldChar w:fldCharType="end"/>
      </w:r>
      <w:r w:rsidRPr="00217B9D">
        <w:rPr>
          <w:rFonts w:ascii="Arial" w:hAnsi="Arial" w:cs="Arial"/>
          <w:iCs/>
        </w:rPr>
        <w:tab/>
      </w:r>
      <w:r w:rsidRPr="00217B9D">
        <w:rPr>
          <w:rFonts w:ascii="Arial" w:hAnsi="Arial" w:cs="Arial"/>
          <w:iCs/>
        </w:rPr>
        <w:tab/>
      </w:r>
      <w:r w:rsidRPr="00217B9D">
        <w:rPr>
          <w:rFonts w:ascii="Arial" w:hAnsi="Arial" w:cs="Arial"/>
          <w:iCs/>
        </w:rPr>
        <w:tab/>
      </w:r>
      <w:r w:rsidRPr="00217B9D">
        <w:rPr>
          <w:rFonts w:ascii="Arial" w:hAnsi="Arial" w:cs="Arial"/>
          <w:iCs/>
        </w:rPr>
        <w:tab/>
      </w:r>
      <w:r w:rsidRPr="00217B9D">
        <w:rPr>
          <w:rFonts w:ascii="Arial" w:hAnsi="Arial" w:cs="Arial"/>
          <w:iCs/>
        </w:rPr>
        <w:tab/>
      </w:r>
      <w:r w:rsidRPr="00217B9D">
        <w:rPr>
          <w:rFonts w:ascii="Arial" w:hAnsi="Arial" w:cs="Arial"/>
          <w:iCs/>
        </w:rPr>
        <w:tab/>
      </w:r>
      <w:r w:rsidRPr="00217B9D">
        <w:rPr>
          <w:rFonts w:ascii="Arial" w:hAnsi="Arial" w:cs="Arial"/>
          <w:iCs/>
        </w:rPr>
        <w:tab/>
      </w:r>
      <w:r w:rsidRPr="00217B9D">
        <w:rPr>
          <w:rFonts w:ascii="Arial" w:hAnsi="Arial" w:cs="Arial"/>
        </w:rPr>
        <w:t>_________________</w:t>
      </w:r>
    </w:p>
    <w:p w14:paraId="60FACEB1" w14:textId="03C822EB" w:rsidR="00217B9D" w:rsidRPr="00217B9D" w:rsidRDefault="00C40D37" w:rsidP="00217B9D">
      <w:pPr>
        <w:ind w:left="4956" w:firstLine="708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              </w:t>
      </w:r>
      <w:r w:rsidR="00217B9D" w:rsidRPr="00217B9D">
        <w:rPr>
          <w:rFonts w:ascii="Arial" w:hAnsi="Arial" w:cs="Arial"/>
        </w:rPr>
        <w:t>Podpis</w:t>
      </w:r>
    </w:p>
    <w:p w14:paraId="24EE605B" w14:textId="2499D562" w:rsidR="0015049F" w:rsidRPr="00217B9D" w:rsidRDefault="0015049F" w:rsidP="00B70348">
      <w:pPr>
        <w:rPr>
          <w:rFonts w:ascii="Arial" w:hAnsi="Arial" w:cs="Arial"/>
          <w:color w:val="FF0000"/>
        </w:rPr>
      </w:pPr>
    </w:p>
    <w:sectPr w:rsidR="0015049F" w:rsidRPr="00217B9D" w:rsidSect="003A6C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5E5BF" w14:textId="77777777" w:rsidR="0037639E" w:rsidRDefault="0037639E">
      <w:r>
        <w:separator/>
      </w:r>
    </w:p>
    <w:p w14:paraId="5E5B9D43" w14:textId="77777777" w:rsidR="0037639E" w:rsidRDefault="0037639E"/>
  </w:endnote>
  <w:endnote w:type="continuationSeparator" w:id="0">
    <w:p w14:paraId="362A7754" w14:textId="77777777" w:rsidR="0037639E" w:rsidRDefault="0037639E">
      <w:r>
        <w:continuationSeparator/>
      </w:r>
    </w:p>
    <w:p w14:paraId="1630ABA8" w14:textId="77777777" w:rsidR="0037639E" w:rsidRDefault="003763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2F1C" w14:textId="77777777" w:rsidR="006C1AEA" w:rsidRDefault="006C1A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396A" w14:textId="37A4D5B3" w:rsidR="00B70348" w:rsidRPr="006C1AEA" w:rsidRDefault="00B70348">
    <w:pPr>
      <w:pStyle w:val="Noga"/>
      <w:rPr>
        <w:rFonts w:ascii="Arial" w:hAnsi="Arial" w:cs="Arial"/>
        <w:sz w:val="16"/>
        <w:szCs w:val="16"/>
      </w:rPr>
    </w:pPr>
    <w:r w:rsidRPr="006C1AEA">
      <w:rPr>
        <w:rFonts w:ascii="Arial" w:hAnsi="Arial" w:cs="Arial"/>
        <w:sz w:val="16"/>
        <w:szCs w:val="16"/>
      </w:rPr>
      <w:t>JN-</w:t>
    </w:r>
    <w:r w:rsidR="00600348" w:rsidRPr="006C1AEA">
      <w:rPr>
        <w:rFonts w:ascii="Arial" w:hAnsi="Arial" w:cs="Arial"/>
        <w:sz w:val="16"/>
        <w:szCs w:val="16"/>
      </w:rPr>
      <w:t>4Pl</w:t>
    </w:r>
    <w:r w:rsidRPr="006C1AEA">
      <w:rPr>
        <w:rFonts w:ascii="Arial" w:hAnsi="Arial" w:cs="Arial"/>
        <w:sz w:val="16"/>
        <w:szCs w:val="16"/>
      </w:rPr>
      <w:t>/202</w:t>
    </w:r>
    <w:r w:rsidR="00600348" w:rsidRPr="006C1AEA">
      <w:rPr>
        <w:rFonts w:ascii="Arial" w:hAnsi="Arial" w:cs="Arial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DE75" w14:textId="77777777" w:rsidR="006C1AEA" w:rsidRDefault="006C1A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EC8AD" w14:textId="77777777" w:rsidR="0037639E" w:rsidRDefault="0037639E">
      <w:r>
        <w:separator/>
      </w:r>
    </w:p>
    <w:p w14:paraId="6CE59366" w14:textId="77777777" w:rsidR="0037639E" w:rsidRDefault="0037639E"/>
  </w:footnote>
  <w:footnote w:type="continuationSeparator" w:id="0">
    <w:p w14:paraId="50C9F36E" w14:textId="77777777" w:rsidR="0037639E" w:rsidRDefault="0037639E">
      <w:r>
        <w:continuationSeparator/>
      </w:r>
    </w:p>
    <w:p w14:paraId="6E8CB227" w14:textId="77777777" w:rsidR="0037639E" w:rsidRDefault="003763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9177D" w14:textId="77777777" w:rsidR="006C1AEA" w:rsidRDefault="006C1A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EDC30" w14:textId="73DB6995" w:rsidR="00600348" w:rsidRPr="00EA368F" w:rsidRDefault="00600348" w:rsidP="00600348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Oddaja ponudbe za javno naročilo</w:t>
    </w:r>
    <w:r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2E91F435" w14:textId="77777777" w:rsidR="00600348" w:rsidRPr="008D1B52" w:rsidRDefault="00600348" w:rsidP="00600348">
    <w:pPr>
      <w:pStyle w:val="Glava"/>
      <w:rPr>
        <w:rFonts w:ascii="Arial" w:hAnsi="Arial" w:cs="Arial"/>
        <w:sz w:val="18"/>
        <w:szCs w:val="18"/>
      </w:rPr>
    </w:pPr>
  </w:p>
  <w:p w14:paraId="5C676A55" w14:textId="2F4013A8" w:rsidR="00600348" w:rsidRPr="00600348" w:rsidRDefault="00600348" w:rsidP="0060034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AA7E5" w14:textId="77777777" w:rsidR="006C1AEA" w:rsidRDefault="006C1A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96B"/>
    <w:multiLevelType w:val="hybridMultilevel"/>
    <w:tmpl w:val="21B0D9C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3" w15:restartNumberingAfterBreak="0">
    <w:nsid w:val="0B364A03"/>
    <w:multiLevelType w:val="hybridMultilevel"/>
    <w:tmpl w:val="0EAE88D4"/>
    <w:lvl w:ilvl="0" w:tplc="0409000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DB6F7D"/>
    <w:multiLevelType w:val="hybridMultilevel"/>
    <w:tmpl w:val="D79E752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472FB"/>
    <w:multiLevelType w:val="hybridMultilevel"/>
    <w:tmpl w:val="716A5196"/>
    <w:lvl w:ilvl="0" w:tplc="EC1226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31473"/>
    <w:multiLevelType w:val="hybridMultilevel"/>
    <w:tmpl w:val="7A603B9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A1EE6"/>
    <w:multiLevelType w:val="hybridMultilevel"/>
    <w:tmpl w:val="2F3C981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9175E"/>
    <w:multiLevelType w:val="multilevel"/>
    <w:tmpl w:val="C3E47D6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874366"/>
    <w:multiLevelType w:val="hybridMultilevel"/>
    <w:tmpl w:val="C43E25A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23AE1"/>
    <w:multiLevelType w:val="hybridMultilevel"/>
    <w:tmpl w:val="46D49B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5919"/>
    <w:multiLevelType w:val="hybridMultilevel"/>
    <w:tmpl w:val="DAFA3116"/>
    <w:lvl w:ilvl="0" w:tplc="C7EC2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4239F"/>
    <w:multiLevelType w:val="hybridMultilevel"/>
    <w:tmpl w:val="80328E66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21" w15:restartNumberingAfterBreak="0">
    <w:nsid w:val="3A0E69AD"/>
    <w:multiLevelType w:val="hybridMultilevel"/>
    <w:tmpl w:val="B5AC35B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42265"/>
    <w:multiLevelType w:val="hybridMultilevel"/>
    <w:tmpl w:val="8DA451BA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156351"/>
    <w:multiLevelType w:val="hybridMultilevel"/>
    <w:tmpl w:val="E3CEDA0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7720D"/>
    <w:multiLevelType w:val="hybridMultilevel"/>
    <w:tmpl w:val="A9DA93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03347"/>
    <w:multiLevelType w:val="hybridMultilevel"/>
    <w:tmpl w:val="DC7E761C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C6C6AFE"/>
    <w:multiLevelType w:val="hybridMultilevel"/>
    <w:tmpl w:val="A698C4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27464"/>
    <w:multiLevelType w:val="hybridMultilevel"/>
    <w:tmpl w:val="01E64CE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B00B1"/>
    <w:multiLevelType w:val="hybridMultilevel"/>
    <w:tmpl w:val="532AE454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007F8"/>
    <w:multiLevelType w:val="hybridMultilevel"/>
    <w:tmpl w:val="DF72C52E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D54DA"/>
    <w:multiLevelType w:val="hybridMultilevel"/>
    <w:tmpl w:val="F4643ABA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57CD1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20C80"/>
    <w:multiLevelType w:val="hybridMultilevel"/>
    <w:tmpl w:val="3614F370"/>
    <w:lvl w:ilvl="0" w:tplc="C41017C2">
      <w:start w:val="1"/>
      <w:numFmt w:val="decimal"/>
      <w:lvlText w:val="%1."/>
      <w:lvlJc w:val="left"/>
      <w:pPr>
        <w:ind w:left="720" w:hanging="360"/>
      </w:pPr>
      <w:rPr>
        <w:rFonts w:ascii="Candara" w:hAnsi="Candara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C0E29"/>
    <w:multiLevelType w:val="hybridMultilevel"/>
    <w:tmpl w:val="A9DA93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EB707C"/>
    <w:multiLevelType w:val="hybridMultilevel"/>
    <w:tmpl w:val="2938CDA4"/>
    <w:lvl w:ilvl="0" w:tplc="A63025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927F1B"/>
    <w:multiLevelType w:val="hybridMultilevel"/>
    <w:tmpl w:val="A9DA93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2465E"/>
    <w:multiLevelType w:val="hybridMultilevel"/>
    <w:tmpl w:val="9CAE35C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A3A06"/>
    <w:multiLevelType w:val="hybridMultilevel"/>
    <w:tmpl w:val="73423EB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54730"/>
    <w:multiLevelType w:val="hybridMultilevel"/>
    <w:tmpl w:val="5F28F9E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673058">
    <w:abstractNumId w:val="20"/>
  </w:num>
  <w:num w:numId="2" w16cid:durableId="2029939441">
    <w:abstractNumId w:val="2"/>
    <w:lvlOverride w:ilvl="0">
      <w:startOverride w:val="1"/>
    </w:lvlOverride>
  </w:num>
  <w:num w:numId="3" w16cid:durableId="857432620">
    <w:abstractNumId w:val="6"/>
  </w:num>
  <w:num w:numId="4" w16cid:durableId="1129126110">
    <w:abstractNumId w:val="13"/>
  </w:num>
  <w:num w:numId="5" w16cid:durableId="631178797">
    <w:abstractNumId w:val="14"/>
  </w:num>
  <w:num w:numId="6" w16cid:durableId="1583248257">
    <w:abstractNumId w:val="29"/>
  </w:num>
  <w:num w:numId="7" w16cid:durableId="1281885129">
    <w:abstractNumId w:val="27"/>
  </w:num>
  <w:num w:numId="8" w16cid:durableId="477039824">
    <w:abstractNumId w:val="26"/>
  </w:num>
  <w:num w:numId="9" w16cid:durableId="333261599">
    <w:abstractNumId w:val="0"/>
  </w:num>
  <w:num w:numId="10" w16cid:durableId="35787631">
    <w:abstractNumId w:val="44"/>
  </w:num>
  <w:num w:numId="11" w16cid:durableId="2001344331">
    <w:abstractNumId w:val="43"/>
  </w:num>
  <w:num w:numId="12" w16cid:durableId="1495367230">
    <w:abstractNumId w:val="16"/>
  </w:num>
  <w:num w:numId="13" w16cid:durableId="125859395">
    <w:abstractNumId w:val="10"/>
  </w:num>
  <w:num w:numId="14" w16cid:durableId="683745331">
    <w:abstractNumId w:val="7"/>
  </w:num>
  <w:num w:numId="15" w16cid:durableId="1730685408">
    <w:abstractNumId w:val="3"/>
  </w:num>
  <w:num w:numId="16" w16cid:durableId="360056653">
    <w:abstractNumId w:val="24"/>
  </w:num>
  <w:num w:numId="17" w16cid:durableId="275719800">
    <w:abstractNumId w:val="9"/>
  </w:num>
  <w:num w:numId="18" w16cid:durableId="494995503">
    <w:abstractNumId w:val="33"/>
  </w:num>
  <w:num w:numId="19" w16cid:durableId="2144150554">
    <w:abstractNumId w:val="8"/>
  </w:num>
  <w:num w:numId="20" w16cid:durableId="270165606">
    <w:abstractNumId w:val="28"/>
  </w:num>
  <w:num w:numId="21" w16cid:durableId="714474054">
    <w:abstractNumId w:val="17"/>
  </w:num>
  <w:num w:numId="22" w16cid:durableId="1012951765">
    <w:abstractNumId w:val="19"/>
  </w:num>
  <w:num w:numId="23" w16cid:durableId="1846480763">
    <w:abstractNumId w:val="41"/>
  </w:num>
  <w:num w:numId="24" w16cid:durableId="922297952">
    <w:abstractNumId w:val="31"/>
  </w:num>
  <w:num w:numId="25" w16cid:durableId="1150244623">
    <w:abstractNumId w:val="32"/>
  </w:num>
  <w:num w:numId="26" w16cid:durableId="405762070">
    <w:abstractNumId w:val="47"/>
  </w:num>
  <w:num w:numId="27" w16cid:durableId="1469783043">
    <w:abstractNumId w:val="1"/>
  </w:num>
  <w:num w:numId="28" w16cid:durableId="1848252959">
    <w:abstractNumId w:val="30"/>
  </w:num>
  <w:num w:numId="29" w16cid:durableId="489444043">
    <w:abstractNumId w:val="40"/>
  </w:num>
  <w:num w:numId="30" w16cid:durableId="1300257288">
    <w:abstractNumId w:val="18"/>
  </w:num>
  <w:num w:numId="31" w16cid:durableId="2071230317">
    <w:abstractNumId w:val="21"/>
  </w:num>
  <w:num w:numId="32" w16cid:durableId="1478500118">
    <w:abstractNumId w:val="22"/>
  </w:num>
  <w:num w:numId="33" w16cid:durableId="1282613159">
    <w:abstractNumId w:val="11"/>
  </w:num>
  <w:num w:numId="34" w16cid:durableId="647327497">
    <w:abstractNumId w:val="4"/>
  </w:num>
  <w:num w:numId="35" w16cid:durableId="493032575">
    <w:abstractNumId w:val="45"/>
  </w:num>
  <w:num w:numId="36" w16cid:durableId="980890254">
    <w:abstractNumId w:val="34"/>
  </w:num>
  <w:num w:numId="37" w16cid:durableId="179978937">
    <w:abstractNumId w:val="42"/>
  </w:num>
  <w:num w:numId="38" w16cid:durableId="856768572">
    <w:abstractNumId w:val="12"/>
  </w:num>
  <w:num w:numId="39" w16cid:durableId="2077514057">
    <w:abstractNumId w:val="38"/>
  </w:num>
  <w:num w:numId="40" w16cid:durableId="727802351">
    <w:abstractNumId w:val="15"/>
  </w:num>
  <w:num w:numId="41" w16cid:durableId="1011109034">
    <w:abstractNumId w:val="46"/>
  </w:num>
  <w:num w:numId="42" w16cid:durableId="1111129450">
    <w:abstractNumId w:val="5"/>
  </w:num>
  <w:num w:numId="43" w16cid:durableId="326983788">
    <w:abstractNumId w:val="37"/>
  </w:num>
  <w:num w:numId="44" w16cid:durableId="904797197">
    <w:abstractNumId w:val="23"/>
  </w:num>
  <w:num w:numId="45" w16cid:durableId="1060135116">
    <w:abstractNumId w:val="36"/>
  </w:num>
  <w:num w:numId="46" w16cid:durableId="557132292">
    <w:abstractNumId w:val="39"/>
  </w:num>
  <w:num w:numId="47" w16cid:durableId="708800695">
    <w:abstractNumId w:val="35"/>
  </w:num>
  <w:num w:numId="48" w16cid:durableId="201678475">
    <w:abstractNumId w:val="2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676E"/>
    <w:rsid w:val="00007401"/>
    <w:rsid w:val="00010869"/>
    <w:rsid w:val="00010ED6"/>
    <w:rsid w:val="00010F5B"/>
    <w:rsid w:val="0001110B"/>
    <w:rsid w:val="00011A7A"/>
    <w:rsid w:val="000146AC"/>
    <w:rsid w:val="00015D61"/>
    <w:rsid w:val="000161F7"/>
    <w:rsid w:val="00016861"/>
    <w:rsid w:val="000173B9"/>
    <w:rsid w:val="00020D98"/>
    <w:rsid w:val="000226A0"/>
    <w:rsid w:val="00023921"/>
    <w:rsid w:val="000248BC"/>
    <w:rsid w:val="00024C64"/>
    <w:rsid w:val="00027B96"/>
    <w:rsid w:val="00027FD4"/>
    <w:rsid w:val="0003014C"/>
    <w:rsid w:val="0003072C"/>
    <w:rsid w:val="0003176F"/>
    <w:rsid w:val="00032841"/>
    <w:rsid w:val="0003467D"/>
    <w:rsid w:val="0003467F"/>
    <w:rsid w:val="0003525E"/>
    <w:rsid w:val="00035AAB"/>
    <w:rsid w:val="00037212"/>
    <w:rsid w:val="000373D0"/>
    <w:rsid w:val="000405EC"/>
    <w:rsid w:val="00040659"/>
    <w:rsid w:val="00041060"/>
    <w:rsid w:val="000417C3"/>
    <w:rsid w:val="00041AFA"/>
    <w:rsid w:val="00041E60"/>
    <w:rsid w:val="00042B44"/>
    <w:rsid w:val="00042C11"/>
    <w:rsid w:val="000438C6"/>
    <w:rsid w:val="00044B03"/>
    <w:rsid w:val="00046C12"/>
    <w:rsid w:val="0004702B"/>
    <w:rsid w:val="000507D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7C"/>
    <w:rsid w:val="000675C1"/>
    <w:rsid w:val="00070B76"/>
    <w:rsid w:val="00070DDD"/>
    <w:rsid w:val="00071193"/>
    <w:rsid w:val="00071EB6"/>
    <w:rsid w:val="000724D5"/>
    <w:rsid w:val="0007291C"/>
    <w:rsid w:val="00072C4A"/>
    <w:rsid w:val="00075AC8"/>
    <w:rsid w:val="00075B23"/>
    <w:rsid w:val="00077371"/>
    <w:rsid w:val="000774B8"/>
    <w:rsid w:val="00080B2D"/>
    <w:rsid w:val="00080BC2"/>
    <w:rsid w:val="00082A56"/>
    <w:rsid w:val="000838C8"/>
    <w:rsid w:val="0008474D"/>
    <w:rsid w:val="00084934"/>
    <w:rsid w:val="00084A55"/>
    <w:rsid w:val="00084F7D"/>
    <w:rsid w:val="00090639"/>
    <w:rsid w:val="00091726"/>
    <w:rsid w:val="00092A75"/>
    <w:rsid w:val="000951B7"/>
    <w:rsid w:val="000951EE"/>
    <w:rsid w:val="00097E46"/>
    <w:rsid w:val="000A10F0"/>
    <w:rsid w:val="000A16EA"/>
    <w:rsid w:val="000A1F10"/>
    <w:rsid w:val="000A2199"/>
    <w:rsid w:val="000A2A49"/>
    <w:rsid w:val="000A45A9"/>
    <w:rsid w:val="000A52D4"/>
    <w:rsid w:val="000A639E"/>
    <w:rsid w:val="000A767D"/>
    <w:rsid w:val="000A7A01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4B40"/>
    <w:rsid w:val="000C4BC7"/>
    <w:rsid w:val="000C5432"/>
    <w:rsid w:val="000C6357"/>
    <w:rsid w:val="000C678B"/>
    <w:rsid w:val="000C6DC9"/>
    <w:rsid w:val="000C7F30"/>
    <w:rsid w:val="000D0441"/>
    <w:rsid w:val="000D0EF5"/>
    <w:rsid w:val="000D17D5"/>
    <w:rsid w:val="000D1865"/>
    <w:rsid w:val="000D2922"/>
    <w:rsid w:val="000D5536"/>
    <w:rsid w:val="000D576B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F0625"/>
    <w:rsid w:val="000F0626"/>
    <w:rsid w:val="000F2A2D"/>
    <w:rsid w:val="000F3155"/>
    <w:rsid w:val="000F3424"/>
    <w:rsid w:val="000F47F7"/>
    <w:rsid w:val="000F5313"/>
    <w:rsid w:val="000F6291"/>
    <w:rsid w:val="000F71CB"/>
    <w:rsid w:val="000F7F92"/>
    <w:rsid w:val="001005BE"/>
    <w:rsid w:val="001011D8"/>
    <w:rsid w:val="00101A5C"/>
    <w:rsid w:val="0010444B"/>
    <w:rsid w:val="00104BF7"/>
    <w:rsid w:val="001059E5"/>
    <w:rsid w:val="001060C9"/>
    <w:rsid w:val="001062E9"/>
    <w:rsid w:val="00106740"/>
    <w:rsid w:val="00110FC0"/>
    <w:rsid w:val="001114A3"/>
    <w:rsid w:val="00111EA6"/>
    <w:rsid w:val="00114D18"/>
    <w:rsid w:val="00115476"/>
    <w:rsid w:val="0011575B"/>
    <w:rsid w:val="00120B5C"/>
    <w:rsid w:val="00120BEB"/>
    <w:rsid w:val="00121491"/>
    <w:rsid w:val="00124331"/>
    <w:rsid w:val="00124BE6"/>
    <w:rsid w:val="00124DAF"/>
    <w:rsid w:val="00124E50"/>
    <w:rsid w:val="00126DED"/>
    <w:rsid w:val="00127E32"/>
    <w:rsid w:val="00131747"/>
    <w:rsid w:val="00131E2E"/>
    <w:rsid w:val="00132C89"/>
    <w:rsid w:val="001334FD"/>
    <w:rsid w:val="00134017"/>
    <w:rsid w:val="00134C4E"/>
    <w:rsid w:val="00136FA8"/>
    <w:rsid w:val="00140719"/>
    <w:rsid w:val="00140B93"/>
    <w:rsid w:val="00141DCB"/>
    <w:rsid w:val="00142306"/>
    <w:rsid w:val="0014288A"/>
    <w:rsid w:val="00142963"/>
    <w:rsid w:val="00142CBA"/>
    <w:rsid w:val="00142EA7"/>
    <w:rsid w:val="001447C1"/>
    <w:rsid w:val="0014500B"/>
    <w:rsid w:val="001453F6"/>
    <w:rsid w:val="0014720E"/>
    <w:rsid w:val="00147852"/>
    <w:rsid w:val="00147B3F"/>
    <w:rsid w:val="0015049F"/>
    <w:rsid w:val="00150EF3"/>
    <w:rsid w:val="00150FA1"/>
    <w:rsid w:val="00151E5F"/>
    <w:rsid w:val="00152031"/>
    <w:rsid w:val="001523D1"/>
    <w:rsid w:val="00153479"/>
    <w:rsid w:val="00154A7F"/>
    <w:rsid w:val="00155868"/>
    <w:rsid w:val="00155928"/>
    <w:rsid w:val="00156087"/>
    <w:rsid w:val="001561F9"/>
    <w:rsid w:val="0015652A"/>
    <w:rsid w:val="00156725"/>
    <w:rsid w:val="001567B6"/>
    <w:rsid w:val="00157DE4"/>
    <w:rsid w:val="00157EE5"/>
    <w:rsid w:val="00157F64"/>
    <w:rsid w:val="001604FF"/>
    <w:rsid w:val="00160CB6"/>
    <w:rsid w:val="00162A67"/>
    <w:rsid w:val="00165EFD"/>
    <w:rsid w:val="001661AF"/>
    <w:rsid w:val="00170FCA"/>
    <w:rsid w:val="001721E1"/>
    <w:rsid w:val="00172221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5649"/>
    <w:rsid w:val="00195BE5"/>
    <w:rsid w:val="001971D3"/>
    <w:rsid w:val="001A0DF8"/>
    <w:rsid w:val="001A2E0D"/>
    <w:rsid w:val="001A3B65"/>
    <w:rsid w:val="001A3F1D"/>
    <w:rsid w:val="001A7090"/>
    <w:rsid w:val="001A7608"/>
    <w:rsid w:val="001B03DF"/>
    <w:rsid w:val="001B05E2"/>
    <w:rsid w:val="001B0B35"/>
    <w:rsid w:val="001B0D65"/>
    <w:rsid w:val="001B0D8A"/>
    <w:rsid w:val="001B1794"/>
    <w:rsid w:val="001B252A"/>
    <w:rsid w:val="001B34A8"/>
    <w:rsid w:val="001B44A3"/>
    <w:rsid w:val="001B4B71"/>
    <w:rsid w:val="001B5C6B"/>
    <w:rsid w:val="001B67AD"/>
    <w:rsid w:val="001B7B90"/>
    <w:rsid w:val="001C2768"/>
    <w:rsid w:val="001C3157"/>
    <w:rsid w:val="001C364F"/>
    <w:rsid w:val="001C3E6E"/>
    <w:rsid w:val="001C43E5"/>
    <w:rsid w:val="001C5147"/>
    <w:rsid w:val="001C5EC2"/>
    <w:rsid w:val="001D0161"/>
    <w:rsid w:val="001D052C"/>
    <w:rsid w:val="001D0681"/>
    <w:rsid w:val="001D078D"/>
    <w:rsid w:val="001D09F0"/>
    <w:rsid w:val="001D2893"/>
    <w:rsid w:val="001D3C09"/>
    <w:rsid w:val="001D4A6B"/>
    <w:rsid w:val="001D4ED5"/>
    <w:rsid w:val="001D4F86"/>
    <w:rsid w:val="001D544C"/>
    <w:rsid w:val="001D56CD"/>
    <w:rsid w:val="001D5EA1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76C"/>
    <w:rsid w:val="001F308A"/>
    <w:rsid w:val="001F30FA"/>
    <w:rsid w:val="001F3EE5"/>
    <w:rsid w:val="001F4492"/>
    <w:rsid w:val="001F487E"/>
    <w:rsid w:val="001F4AE3"/>
    <w:rsid w:val="001F5E6D"/>
    <w:rsid w:val="001F62FA"/>
    <w:rsid w:val="001F7003"/>
    <w:rsid w:val="0020563D"/>
    <w:rsid w:val="00205ABB"/>
    <w:rsid w:val="00205F4F"/>
    <w:rsid w:val="00206B0B"/>
    <w:rsid w:val="00210A1D"/>
    <w:rsid w:val="002120B5"/>
    <w:rsid w:val="00212A37"/>
    <w:rsid w:val="00213C7C"/>
    <w:rsid w:val="0021403E"/>
    <w:rsid w:val="002153E7"/>
    <w:rsid w:val="00215B6D"/>
    <w:rsid w:val="00215F21"/>
    <w:rsid w:val="002161ED"/>
    <w:rsid w:val="00216897"/>
    <w:rsid w:val="00216D57"/>
    <w:rsid w:val="00217B9D"/>
    <w:rsid w:val="00221318"/>
    <w:rsid w:val="00221923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60F8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7C4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45DC"/>
    <w:rsid w:val="0025556D"/>
    <w:rsid w:val="0025729D"/>
    <w:rsid w:val="00260677"/>
    <w:rsid w:val="00260F53"/>
    <w:rsid w:val="002610B1"/>
    <w:rsid w:val="00263FB8"/>
    <w:rsid w:val="00264C05"/>
    <w:rsid w:val="0026535A"/>
    <w:rsid w:val="00265977"/>
    <w:rsid w:val="00265B41"/>
    <w:rsid w:val="00266BB6"/>
    <w:rsid w:val="00267FCB"/>
    <w:rsid w:val="002742F4"/>
    <w:rsid w:val="00274F85"/>
    <w:rsid w:val="00275C6C"/>
    <w:rsid w:val="00275F7E"/>
    <w:rsid w:val="00280234"/>
    <w:rsid w:val="002806B7"/>
    <w:rsid w:val="00280B56"/>
    <w:rsid w:val="00281119"/>
    <w:rsid w:val="0028112A"/>
    <w:rsid w:val="00281AAB"/>
    <w:rsid w:val="00283B75"/>
    <w:rsid w:val="00286553"/>
    <w:rsid w:val="00286BF2"/>
    <w:rsid w:val="00290332"/>
    <w:rsid w:val="0029055A"/>
    <w:rsid w:val="00291148"/>
    <w:rsid w:val="00292B88"/>
    <w:rsid w:val="00294F40"/>
    <w:rsid w:val="002954D3"/>
    <w:rsid w:val="002954F9"/>
    <w:rsid w:val="00295750"/>
    <w:rsid w:val="00297767"/>
    <w:rsid w:val="00297A8A"/>
    <w:rsid w:val="002A0195"/>
    <w:rsid w:val="002A1259"/>
    <w:rsid w:val="002A1651"/>
    <w:rsid w:val="002A29DE"/>
    <w:rsid w:val="002A2EDB"/>
    <w:rsid w:val="002A36C7"/>
    <w:rsid w:val="002A44C3"/>
    <w:rsid w:val="002A5565"/>
    <w:rsid w:val="002A640C"/>
    <w:rsid w:val="002B1119"/>
    <w:rsid w:val="002B186E"/>
    <w:rsid w:val="002B2A38"/>
    <w:rsid w:val="002B3EBC"/>
    <w:rsid w:val="002B465C"/>
    <w:rsid w:val="002B5651"/>
    <w:rsid w:val="002B7991"/>
    <w:rsid w:val="002C2487"/>
    <w:rsid w:val="002C54B2"/>
    <w:rsid w:val="002C54C1"/>
    <w:rsid w:val="002C56A3"/>
    <w:rsid w:val="002C592C"/>
    <w:rsid w:val="002C5BE3"/>
    <w:rsid w:val="002C6C01"/>
    <w:rsid w:val="002C6F44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60D"/>
    <w:rsid w:val="002D6ABD"/>
    <w:rsid w:val="002E00AB"/>
    <w:rsid w:val="002E017A"/>
    <w:rsid w:val="002E1066"/>
    <w:rsid w:val="002E1C17"/>
    <w:rsid w:val="002E2687"/>
    <w:rsid w:val="002E2A9C"/>
    <w:rsid w:val="002E2AE1"/>
    <w:rsid w:val="002E34DA"/>
    <w:rsid w:val="002E4917"/>
    <w:rsid w:val="002E758D"/>
    <w:rsid w:val="002E759F"/>
    <w:rsid w:val="002F3E09"/>
    <w:rsid w:val="002F60E5"/>
    <w:rsid w:val="002F7CD0"/>
    <w:rsid w:val="00300437"/>
    <w:rsid w:val="00300E4D"/>
    <w:rsid w:val="003017E8"/>
    <w:rsid w:val="003046EE"/>
    <w:rsid w:val="003050AF"/>
    <w:rsid w:val="003056D2"/>
    <w:rsid w:val="00305959"/>
    <w:rsid w:val="00305F63"/>
    <w:rsid w:val="00305F6D"/>
    <w:rsid w:val="0030705B"/>
    <w:rsid w:val="00311899"/>
    <w:rsid w:val="00312C33"/>
    <w:rsid w:val="00312C9F"/>
    <w:rsid w:val="00312E93"/>
    <w:rsid w:val="0031377E"/>
    <w:rsid w:val="00317ACC"/>
    <w:rsid w:val="00317C22"/>
    <w:rsid w:val="00317EEC"/>
    <w:rsid w:val="00317F3A"/>
    <w:rsid w:val="0032120D"/>
    <w:rsid w:val="00321286"/>
    <w:rsid w:val="00321A6C"/>
    <w:rsid w:val="00321D96"/>
    <w:rsid w:val="00323882"/>
    <w:rsid w:val="003249A1"/>
    <w:rsid w:val="00324C6C"/>
    <w:rsid w:val="003250C0"/>
    <w:rsid w:val="003250D4"/>
    <w:rsid w:val="00325D91"/>
    <w:rsid w:val="00326159"/>
    <w:rsid w:val="00327380"/>
    <w:rsid w:val="00327457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508F9"/>
    <w:rsid w:val="00350E4B"/>
    <w:rsid w:val="003518FD"/>
    <w:rsid w:val="003525FE"/>
    <w:rsid w:val="00353B2F"/>
    <w:rsid w:val="003548B1"/>
    <w:rsid w:val="00355769"/>
    <w:rsid w:val="00355AF0"/>
    <w:rsid w:val="00357F65"/>
    <w:rsid w:val="003601D0"/>
    <w:rsid w:val="00360A97"/>
    <w:rsid w:val="003622EB"/>
    <w:rsid w:val="00363096"/>
    <w:rsid w:val="003638A9"/>
    <w:rsid w:val="003647B9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639E"/>
    <w:rsid w:val="00377340"/>
    <w:rsid w:val="00377E00"/>
    <w:rsid w:val="003807F6"/>
    <w:rsid w:val="0038088D"/>
    <w:rsid w:val="003808DF"/>
    <w:rsid w:val="00380C26"/>
    <w:rsid w:val="0038163B"/>
    <w:rsid w:val="00381894"/>
    <w:rsid w:val="003819D9"/>
    <w:rsid w:val="00381F91"/>
    <w:rsid w:val="00382031"/>
    <w:rsid w:val="003826A5"/>
    <w:rsid w:val="00382890"/>
    <w:rsid w:val="0038348C"/>
    <w:rsid w:val="00386090"/>
    <w:rsid w:val="00386177"/>
    <w:rsid w:val="0038635D"/>
    <w:rsid w:val="00387A86"/>
    <w:rsid w:val="00390479"/>
    <w:rsid w:val="003905EE"/>
    <w:rsid w:val="0039089C"/>
    <w:rsid w:val="00390939"/>
    <w:rsid w:val="00392D34"/>
    <w:rsid w:val="00392F89"/>
    <w:rsid w:val="00393E43"/>
    <w:rsid w:val="00396ABE"/>
    <w:rsid w:val="003A3175"/>
    <w:rsid w:val="003A35C3"/>
    <w:rsid w:val="003A3D79"/>
    <w:rsid w:val="003A426F"/>
    <w:rsid w:val="003A47A3"/>
    <w:rsid w:val="003A6CFC"/>
    <w:rsid w:val="003A7128"/>
    <w:rsid w:val="003A731A"/>
    <w:rsid w:val="003A7771"/>
    <w:rsid w:val="003A7A0C"/>
    <w:rsid w:val="003B04C5"/>
    <w:rsid w:val="003B1E97"/>
    <w:rsid w:val="003B2229"/>
    <w:rsid w:val="003B2DF6"/>
    <w:rsid w:val="003B4CEF"/>
    <w:rsid w:val="003B537C"/>
    <w:rsid w:val="003B54D3"/>
    <w:rsid w:val="003B5F54"/>
    <w:rsid w:val="003B5F99"/>
    <w:rsid w:val="003B70F1"/>
    <w:rsid w:val="003C2C98"/>
    <w:rsid w:val="003C36D7"/>
    <w:rsid w:val="003C3773"/>
    <w:rsid w:val="003C3E6B"/>
    <w:rsid w:val="003C4670"/>
    <w:rsid w:val="003C4C20"/>
    <w:rsid w:val="003C4F83"/>
    <w:rsid w:val="003C5983"/>
    <w:rsid w:val="003C71D7"/>
    <w:rsid w:val="003C728A"/>
    <w:rsid w:val="003C7969"/>
    <w:rsid w:val="003C7D4B"/>
    <w:rsid w:val="003D1513"/>
    <w:rsid w:val="003D24FA"/>
    <w:rsid w:val="003D3E0F"/>
    <w:rsid w:val="003D593F"/>
    <w:rsid w:val="003D6C37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747A"/>
    <w:rsid w:val="003F08A8"/>
    <w:rsid w:val="003F23CF"/>
    <w:rsid w:val="003F278A"/>
    <w:rsid w:val="003F2F63"/>
    <w:rsid w:val="003F3065"/>
    <w:rsid w:val="003F408C"/>
    <w:rsid w:val="003F42CE"/>
    <w:rsid w:val="003F45E0"/>
    <w:rsid w:val="003F6338"/>
    <w:rsid w:val="003F635B"/>
    <w:rsid w:val="00400E27"/>
    <w:rsid w:val="00400F73"/>
    <w:rsid w:val="004014E1"/>
    <w:rsid w:val="00401B59"/>
    <w:rsid w:val="00402269"/>
    <w:rsid w:val="0040239F"/>
    <w:rsid w:val="00402B98"/>
    <w:rsid w:val="00402C6F"/>
    <w:rsid w:val="004038D6"/>
    <w:rsid w:val="00403CAB"/>
    <w:rsid w:val="00404260"/>
    <w:rsid w:val="00405ADC"/>
    <w:rsid w:val="00405BDA"/>
    <w:rsid w:val="0040622A"/>
    <w:rsid w:val="004074AB"/>
    <w:rsid w:val="004110D1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4479"/>
    <w:rsid w:val="0042481F"/>
    <w:rsid w:val="00424B4D"/>
    <w:rsid w:val="004274ED"/>
    <w:rsid w:val="00427CA8"/>
    <w:rsid w:val="00427F7B"/>
    <w:rsid w:val="004304DC"/>
    <w:rsid w:val="00430864"/>
    <w:rsid w:val="004335E3"/>
    <w:rsid w:val="00434734"/>
    <w:rsid w:val="00434CA5"/>
    <w:rsid w:val="00435A2E"/>
    <w:rsid w:val="00435CF6"/>
    <w:rsid w:val="004363CA"/>
    <w:rsid w:val="00436A52"/>
    <w:rsid w:val="00437AF2"/>
    <w:rsid w:val="00437C95"/>
    <w:rsid w:val="00437D91"/>
    <w:rsid w:val="00437DB6"/>
    <w:rsid w:val="00440AAC"/>
    <w:rsid w:val="00441039"/>
    <w:rsid w:val="004411E2"/>
    <w:rsid w:val="00443897"/>
    <w:rsid w:val="00445A06"/>
    <w:rsid w:val="004477C0"/>
    <w:rsid w:val="00447F85"/>
    <w:rsid w:val="00451E1B"/>
    <w:rsid w:val="00452C2D"/>
    <w:rsid w:val="004535A8"/>
    <w:rsid w:val="0045360E"/>
    <w:rsid w:val="0045380A"/>
    <w:rsid w:val="004548BD"/>
    <w:rsid w:val="00454D57"/>
    <w:rsid w:val="004554E3"/>
    <w:rsid w:val="00455D31"/>
    <w:rsid w:val="00456A22"/>
    <w:rsid w:val="00456A5B"/>
    <w:rsid w:val="00457262"/>
    <w:rsid w:val="00457675"/>
    <w:rsid w:val="00457930"/>
    <w:rsid w:val="0045793D"/>
    <w:rsid w:val="00457EF2"/>
    <w:rsid w:val="00460108"/>
    <w:rsid w:val="00461672"/>
    <w:rsid w:val="004635B3"/>
    <w:rsid w:val="00464EAB"/>
    <w:rsid w:val="00466064"/>
    <w:rsid w:val="00466A09"/>
    <w:rsid w:val="00471472"/>
    <w:rsid w:val="004715A5"/>
    <w:rsid w:val="004720E3"/>
    <w:rsid w:val="004741C0"/>
    <w:rsid w:val="00474637"/>
    <w:rsid w:val="00474B84"/>
    <w:rsid w:val="004757D9"/>
    <w:rsid w:val="0047648E"/>
    <w:rsid w:val="004773F0"/>
    <w:rsid w:val="00480509"/>
    <w:rsid w:val="004815A5"/>
    <w:rsid w:val="00485530"/>
    <w:rsid w:val="00487C20"/>
    <w:rsid w:val="004913CC"/>
    <w:rsid w:val="00492C17"/>
    <w:rsid w:val="004933BF"/>
    <w:rsid w:val="00493CEB"/>
    <w:rsid w:val="004946EE"/>
    <w:rsid w:val="00495ECF"/>
    <w:rsid w:val="00497D42"/>
    <w:rsid w:val="004A11B7"/>
    <w:rsid w:val="004A3EDF"/>
    <w:rsid w:val="004A412C"/>
    <w:rsid w:val="004A456D"/>
    <w:rsid w:val="004A6C68"/>
    <w:rsid w:val="004A7C14"/>
    <w:rsid w:val="004A7F91"/>
    <w:rsid w:val="004B0800"/>
    <w:rsid w:val="004B08EC"/>
    <w:rsid w:val="004B143E"/>
    <w:rsid w:val="004B25B4"/>
    <w:rsid w:val="004B4865"/>
    <w:rsid w:val="004C0A59"/>
    <w:rsid w:val="004C17F2"/>
    <w:rsid w:val="004C1DC8"/>
    <w:rsid w:val="004C28A9"/>
    <w:rsid w:val="004C317D"/>
    <w:rsid w:val="004C54F1"/>
    <w:rsid w:val="004C55B4"/>
    <w:rsid w:val="004C5632"/>
    <w:rsid w:val="004D056E"/>
    <w:rsid w:val="004D0DE7"/>
    <w:rsid w:val="004D36FC"/>
    <w:rsid w:val="004D3914"/>
    <w:rsid w:val="004D48C0"/>
    <w:rsid w:val="004D5B66"/>
    <w:rsid w:val="004D6592"/>
    <w:rsid w:val="004E0EEE"/>
    <w:rsid w:val="004E15CE"/>
    <w:rsid w:val="004E1759"/>
    <w:rsid w:val="004E2B5D"/>
    <w:rsid w:val="004E32CF"/>
    <w:rsid w:val="004E48C0"/>
    <w:rsid w:val="004E4DD2"/>
    <w:rsid w:val="004F09B4"/>
    <w:rsid w:val="004F2635"/>
    <w:rsid w:val="004F3604"/>
    <w:rsid w:val="004F4009"/>
    <w:rsid w:val="004F4440"/>
    <w:rsid w:val="00500E12"/>
    <w:rsid w:val="00501159"/>
    <w:rsid w:val="005014C9"/>
    <w:rsid w:val="005017BE"/>
    <w:rsid w:val="00501926"/>
    <w:rsid w:val="00501A21"/>
    <w:rsid w:val="00501B4E"/>
    <w:rsid w:val="00501F53"/>
    <w:rsid w:val="00502656"/>
    <w:rsid w:val="0050485E"/>
    <w:rsid w:val="00504F8E"/>
    <w:rsid w:val="005059BB"/>
    <w:rsid w:val="00506732"/>
    <w:rsid w:val="00507878"/>
    <w:rsid w:val="00507BD5"/>
    <w:rsid w:val="005105E0"/>
    <w:rsid w:val="00512168"/>
    <w:rsid w:val="0051228F"/>
    <w:rsid w:val="00514025"/>
    <w:rsid w:val="00514EAC"/>
    <w:rsid w:val="0051519F"/>
    <w:rsid w:val="00515AC2"/>
    <w:rsid w:val="00516438"/>
    <w:rsid w:val="00517A7D"/>
    <w:rsid w:val="0052050F"/>
    <w:rsid w:val="00520994"/>
    <w:rsid w:val="00520D17"/>
    <w:rsid w:val="00522EDB"/>
    <w:rsid w:val="00523164"/>
    <w:rsid w:val="00523919"/>
    <w:rsid w:val="00523CF2"/>
    <w:rsid w:val="0052437A"/>
    <w:rsid w:val="00524C59"/>
    <w:rsid w:val="00526196"/>
    <w:rsid w:val="00527B88"/>
    <w:rsid w:val="0053052E"/>
    <w:rsid w:val="00531A5C"/>
    <w:rsid w:val="0053231C"/>
    <w:rsid w:val="005335A5"/>
    <w:rsid w:val="005335CF"/>
    <w:rsid w:val="00534623"/>
    <w:rsid w:val="00534F94"/>
    <w:rsid w:val="00534FC8"/>
    <w:rsid w:val="00535873"/>
    <w:rsid w:val="005359E5"/>
    <w:rsid w:val="00536F5F"/>
    <w:rsid w:val="0053746A"/>
    <w:rsid w:val="00537749"/>
    <w:rsid w:val="0054092A"/>
    <w:rsid w:val="00541B17"/>
    <w:rsid w:val="00542B6A"/>
    <w:rsid w:val="00542C87"/>
    <w:rsid w:val="00543156"/>
    <w:rsid w:val="00543537"/>
    <w:rsid w:val="00543E4F"/>
    <w:rsid w:val="0054623A"/>
    <w:rsid w:val="0054690C"/>
    <w:rsid w:val="00546C8B"/>
    <w:rsid w:val="00551D17"/>
    <w:rsid w:val="00553C90"/>
    <w:rsid w:val="005547F3"/>
    <w:rsid w:val="00554E41"/>
    <w:rsid w:val="00560F25"/>
    <w:rsid w:val="00561301"/>
    <w:rsid w:val="00561D8E"/>
    <w:rsid w:val="0056268C"/>
    <w:rsid w:val="00563368"/>
    <w:rsid w:val="00564C72"/>
    <w:rsid w:val="00564F90"/>
    <w:rsid w:val="00565CAF"/>
    <w:rsid w:val="005679EE"/>
    <w:rsid w:val="00567AB9"/>
    <w:rsid w:val="00567F41"/>
    <w:rsid w:val="00570098"/>
    <w:rsid w:val="00572477"/>
    <w:rsid w:val="00573056"/>
    <w:rsid w:val="00575973"/>
    <w:rsid w:val="00583749"/>
    <w:rsid w:val="00583FDF"/>
    <w:rsid w:val="00585D27"/>
    <w:rsid w:val="005868F9"/>
    <w:rsid w:val="005872BC"/>
    <w:rsid w:val="00590ED9"/>
    <w:rsid w:val="005919AC"/>
    <w:rsid w:val="005920AF"/>
    <w:rsid w:val="005933A4"/>
    <w:rsid w:val="00594065"/>
    <w:rsid w:val="005951FC"/>
    <w:rsid w:val="00595451"/>
    <w:rsid w:val="00595837"/>
    <w:rsid w:val="0059678C"/>
    <w:rsid w:val="005971D9"/>
    <w:rsid w:val="0059727E"/>
    <w:rsid w:val="00597393"/>
    <w:rsid w:val="005973F2"/>
    <w:rsid w:val="005A0CC6"/>
    <w:rsid w:val="005A0EC8"/>
    <w:rsid w:val="005A1985"/>
    <w:rsid w:val="005A36AF"/>
    <w:rsid w:val="005A3830"/>
    <w:rsid w:val="005A493C"/>
    <w:rsid w:val="005A5F8C"/>
    <w:rsid w:val="005A682A"/>
    <w:rsid w:val="005A7000"/>
    <w:rsid w:val="005A789D"/>
    <w:rsid w:val="005A7DD7"/>
    <w:rsid w:val="005B1192"/>
    <w:rsid w:val="005B284E"/>
    <w:rsid w:val="005B31B5"/>
    <w:rsid w:val="005B4DCD"/>
    <w:rsid w:val="005B5147"/>
    <w:rsid w:val="005B51DB"/>
    <w:rsid w:val="005B5246"/>
    <w:rsid w:val="005B53EA"/>
    <w:rsid w:val="005B712A"/>
    <w:rsid w:val="005B7B8D"/>
    <w:rsid w:val="005C0557"/>
    <w:rsid w:val="005C0637"/>
    <w:rsid w:val="005C0879"/>
    <w:rsid w:val="005C2144"/>
    <w:rsid w:val="005C2190"/>
    <w:rsid w:val="005C35AC"/>
    <w:rsid w:val="005C67D6"/>
    <w:rsid w:val="005C7A3A"/>
    <w:rsid w:val="005D0877"/>
    <w:rsid w:val="005D145F"/>
    <w:rsid w:val="005D36CA"/>
    <w:rsid w:val="005D53A3"/>
    <w:rsid w:val="005D596E"/>
    <w:rsid w:val="005D5EE1"/>
    <w:rsid w:val="005D7174"/>
    <w:rsid w:val="005D791D"/>
    <w:rsid w:val="005D7CD1"/>
    <w:rsid w:val="005D7F87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39AC"/>
    <w:rsid w:val="005F4672"/>
    <w:rsid w:val="005F4D52"/>
    <w:rsid w:val="005F62DA"/>
    <w:rsid w:val="005F6491"/>
    <w:rsid w:val="005F7CBA"/>
    <w:rsid w:val="00600348"/>
    <w:rsid w:val="00600599"/>
    <w:rsid w:val="00600D54"/>
    <w:rsid w:val="006018F8"/>
    <w:rsid w:val="00601E77"/>
    <w:rsid w:val="006023B8"/>
    <w:rsid w:val="0060473F"/>
    <w:rsid w:val="00604FB2"/>
    <w:rsid w:val="006053E8"/>
    <w:rsid w:val="0060743E"/>
    <w:rsid w:val="00613226"/>
    <w:rsid w:val="0061455D"/>
    <w:rsid w:val="0061528F"/>
    <w:rsid w:val="0061563B"/>
    <w:rsid w:val="00616513"/>
    <w:rsid w:val="0061655D"/>
    <w:rsid w:val="00616AE8"/>
    <w:rsid w:val="00616D35"/>
    <w:rsid w:val="006200DC"/>
    <w:rsid w:val="0062376B"/>
    <w:rsid w:val="00625B73"/>
    <w:rsid w:val="0062723D"/>
    <w:rsid w:val="0063064A"/>
    <w:rsid w:val="00631DCF"/>
    <w:rsid w:val="006328DE"/>
    <w:rsid w:val="00633BEB"/>
    <w:rsid w:val="00634AE1"/>
    <w:rsid w:val="00635975"/>
    <w:rsid w:val="00635E1E"/>
    <w:rsid w:val="00636ED4"/>
    <w:rsid w:val="00637083"/>
    <w:rsid w:val="0063712F"/>
    <w:rsid w:val="00637D77"/>
    <w:rsid w:val="00637E8B"/>
    <w:rsid w:val="00640065"/>
    <w:rsid w:val="00641192"/>
    <w:rsid w:val="006509A3"/>
    <w:rsid w:val="00652033"/>
    <w:rsid w:val="00652281"/>
    <w:rsid w:val="006531F2"/>
    <w:rsid w:val="006535F2"/>
    <w:rsid w:val="0065398B"/>
    <w:rsid w:val="00654A01"/>
    <w:rsid w:val="00654A7B"/>
    <w:rsid w:val="00656083"/>
    <w:rsid w:val="00660445"/>
    <w:rsid w:val="00662676"/>
    <w:rsid w:val="006638BF"/>
    <w:rsid w:val="00664BCC"/>
    <w:rsid w:val="006652DB"/>
    <w:rsid w:val="00665D32"/>
    <w:rsid w:val="00665FC2"/>
    <w:rsid w:val="00666AE3"/>
    <w:rsid w:val="00666C37"/>
    <w:rsid w:val="00666F48"/>
    <w:rsid w:val="006711CE"/>
    <w:rsid w:val="006727A5"/>
    <w:rsid w:val="00673527"/>
    <w:rsid w:val="00674A6A"/>
    <w:rsid w:val="00674BB5"/>
    <w:rsid w:val="006750B2"/>
    <w:rsid w:val="0067600F"/>
    <w:rsid w:val="00676797"/>
    <w:rsid w:val="006767C8"/>
    <w:rsid w:val="00681A12"/>
    <w:rsid w:val="006820A0"/>
    <w:rsid w:val="00684F82"/>
    <w:rsid w:val="00687411"/>
    <w:rsid w:val="0069005A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D2F"/>
    <w:rsid w:val="006A1EC8"/>
    <w:rsid w:val="006A3728"/>
    <w:rsid w:val="006A3EDD"/>
    <w:rsid w:val="006A436A"/>
    <w:rsid w:val="006A47E3"/>
    <w:rsid w:val="006A4E33"/>
    <w:rsid w:val="006A524E"/>
    <w:rsid w:val="006A58EE"/>
    <w:rsid w:val="006A6BD0"/>
    <w:rsid w:val="006A6C0A"/>
    <w:rsid w:val="006A71EB"/>
    <w:rsid w:val="006A75A9"/>
    <w:rsid w:val="006B020D"/>
    <w:rsid w:val="006B0246"/>
    <w:rsid w:val="006B030B"/>
    <w:rsid w:val="006B098B"/>
    <w:rsid w:val="006B1D3D"/>
    <w:rsid w:val="006B2C8D"/>
    <w:rsid w:val="006B2F0B"/>
    <w:rsid w:val="006B369B"/>
    <w:rsid w:val="006B36F0"/>
    <w:rsid w:val="006B4545"/>
    <w:rsid w:val="006B51F5"/>
    <w:rsid w:val="006B551F"/>
    <w:rsid w:val="006B6EF3"/>
    <w:rsid w:val="006B7448"/>
    <w:rsid w:val="006B7A99"/>
    <w:rsid w:val="006C12A8"/>
    <w:rsid w:val="006C1AEA"/>
    <w:rsid w:val="006C1CFE"/>
    <w:rsid w:val="006C3B3A"/>
    <w:rsid w:val="006C44BB"/>
    <w:rsid w:val="006C48F2"/>
    <w:rsid w:val="006C4CC7"/>
    <w:rsid w:val="006C5CD0"/>
    <w:rsid w:val="006C6727"/>
    <w:rsid w:val="006C6A4A"/>
    <w:rsid w:val="006C786C"/>
    <w:rsid w:val="006D07B8"/>
    <w:rsid w:val="006D09A9"/>
    <w:rsid w:val="006D33B1"/>
    <w:rsid w:val="006D363F"/>
    <w:rsid w:val="006D3A1F"/>
    <w:rsid w:val="006D65D1"/>
    <w:rsid w:val="006E0749"/>
    <w:rsid w:val="006E11E4"/>
    <w:rsid w:val="006E1F7C"/>
    <w:rsid w:val="006E3607"/>
    <w:rsid w:val="006E49C9"/>
    <w:rsid w:val="006E5E83"/>
    <w:rsid w:val="006E7627"/>
    <w:rsid w:val="006F0DB1"/>
    <w:rsid w:val="006F3402"/>
    <w:rsid w:val="006F3F12"/>
    <w:rsid w:val="006F61E1"/>
    <w:rsid w:val="006F7AE4"/>
    <w:rsid w:val="00700BE9"/>
    <w:rsid w:val="00701E3A"/>
    <w:rsid w:val="0070255F"/>
    <w:rsid w:val="007030A4"/>
    <w:rsid w:val="00703355"/>
    <w:rsid w:val="00705633"/>
    <w:rsid w:val="0070609A"/>
    <w:rsid w:val="0070682D"/>
    <w:rsid w:val="0070735A"/>
    <w:rsid w:val="00713FF4"/>
    <w:rsid w:val="00716902"/>
    <w:rsid w:val="00717861"/>
    <w:rsid w:val="00717FFD"/>
    <w:rsid w:val="00721523"/>
    <w:rsid w:val="00722772"/>
    <w:rsid w:val="0072507D"/>
    <w:rsid w:val="00726ADB"/>
    <w:rsid w:val="00727B2D"/>
    <w:rsid w:val="00727CE8"/>
    <w:rsid w:val="007300FF"/>
    <w:rsid w:val="00731EAB"/>
    <w:rsid w:val="00732B47"/>
    <w:rsid w:val="00732B52"/>
    <w:rsid w:val="007339C6"/>
    <w:rsid w:val="0073562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3AA"/>
    <w:rsid w:val="007439C1"/>
    <w:rsid w:val="007439F9"/>
    <w:rsid w:val="00744F8E"/>
    <w:rsid w:val="00744FE2"/>
    <w:rsid w:val="007468DC"/>
    <w:rsid w:val="007471F0"/>
    <w:rsid w:val="00750ECF"/>
    <w:rsid w:val="0075190D"/>
    <w:rsid w:val="00753E41"/>
    <w:rsid w:val="00754F35"/>
    <w:rsid w:val="00756F89"/>
    <w:rsid w:val="007606B3"/>
    <w:rsid w:val="00762494"/>
    <w:rsid w:val="0076258D"/>
    <w:rsid w:val="0076349F"/>
    <w:rsid w:val="007662FF"/>
    <w:rsid w:val="0076641C"/>
    <w:rsid w:val="0076651E"/>
    <w:rsid w:val="00767022"/>
    <w:rsid w:val="0076750D"/>
    <w:rsid w:val="00770415"/>
    <w:rsid w:val="007704D4"/>
    <w:rsid w:val="00772339"/>
    <w:rsid w:val="00772AFD"/>
    <w:rsid w:val="007744DC"/>
    <w:rsid w:val="0077527F"/>
    <w:rsid w:val="00775DC7"/>
    <w:rsid w:val="007812C1"/>
    <w:rsid w:val="00781378"/>
    <w:rsid w:val="0078218D"/>
    <w:rsid w:val="00782400"/>
    <w:rsid w:val="007843BB"/>
    <w:rsid w:val="007845D3"/>
    <w:rsid w:val="00784F45"/>
    <w:rsid w:val="0078529D"/>
    <w:rsid w:val="00785311"/>
    <w:rsid w:val="00785992"/>
    <w:rsid w:val="00786599"/>
    <w:rsid w:val="007876D7"/>
    <w:rsid w:val="00794A45"/>
    <w:rsid w:val="00797358"/>
    <w:rsid w:val="007A201F"/>
    <w:rsid w:val="007A2494"/>
    <w:rsid w:val="007A2ABB"/>
    <w:rsid w:val="007A4FD6"/>
    <w:rsid w:val="007A54B6"/>
    <w:rsid w:val="007A5F78"/>
    <w:rsid w:val="007A61DC"/>
    <w:rsid w:val="007A78CC"/>
    <w:rsid w:val="007B03AA"/>
    <w:rsid w:val="007B3F68"/>
    <w:rsid w:val="007B4A30"/>
    <w:rsid w:val="007B4EAA"/>
    <w:rsid w:val="007B628C"/>
    <w:rsid w:val="007B7EF4"/>
    <w:rsid w:val="007C03F9"/>
    <w:rsid w:val="007C19DA"/>
    <w:rsid w:val="007C1F08"/>
    <w:rsid w:val="007C3561"/>
    <w:rsid w:val="007C3900"/>
    <w:rsid w:val="007C5604"/>
    <w:rsid w:val="007C5D31"/>
    <w:rsid w:val="007C6B1C"/>
    <w:rsid w:val="007D260A"/>
    <w:rsid w:val="007D2814"/>
    <w:rsid w:val="007D389B"/>
    <w:rsid w:val="007D4556"/>
    <w:rsid w:val="007D6501"/>
    <w:rsid w:val="007E04DB"/>
    <w:rsid w:val="007E0947"/>
    <w:rsid w:val="007E127D"/>
    <w:rsid w:val="007E1C20"/>
    <w:rsid w:val="007E3713"/>
    <w:rsid w:val="007E4D87"/>
    <w:rsid w:val="007E5C1D"/>
    <w:rsid w:val="007E5F02"/>
    <w:rsid w:val="007E6118"/>
    <w:rsid w:val="007E6368"/>
    <w:rsid w:val="007E6CD1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362E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1BAD"/>
    <w:rsid w:val="00822118"/>
    <w:rsid w:val="008227A6"/>
    <w:rsid w:val="00823E64"/>
    <w:rsid w:val="0082419E"/>
    <w:rsid w:val="00824D57"/>
    <w:rsid w:val="00825E82"/>
    <w:rsid w:val="0082647D"/>
    <w:rsid w:val="00826AC0"/>
    <w:rsid w:val="0082779C"/>
    <w:rsid w:val="00830178"/>
    <w:rsid w:val="00831636"/>
    <w:rsid w:val="008319E3"/>
    <w:rsid w:val="00832B1E"/>
    <w:rsid w:val="00833146"/>
    <w:rsid w:val="008336D8"/>
    <w:rsid w:val="00833F61"/>
    <w:rsid w:val="008340AA"/>
    <w:rsid w:val="00834740"/>
    <w:rsid w:val="00836521"/>
    <w:rsid w:val="00836EA2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4C8F"/>
    <w:rsid w:val="0085559F"/>
    <w:rsid w:val="00855907"/>
    <w:rsid w:val="00856043"/>
    <w:rsid w:val="008562EA"/>
    <w:rsid w:val="008630B9"/>
    <w:rsid w:val="008634B4"/>
    <w:rsid w:val="00864C4B"/>
    <w:rsid w:val="00864F26"/>
    <w:rsid w:val="00865811"/>
    <w:rsid w:val="0086597F"/>
    <w:rsid w:val="008661E2"/>
    <w:rsid w:val="00866327"/>
    <w:rsid w:val="00867956"/>
    <w:rsid w:val="00867CB3"/>
    <w:rsid w:val="0087126D"/>
    <w:rsid w:val="00871F58"/>
    <w:rsid w:val="0087203B"/>
    <w:rsid w:val="008733D7"/>
    <w:rsid w:val="00873A08"/>
    <w:rsid w:val="00874319"/>
    <w:rsid w:val="008756CD"/>
    <w:rsid w:val="00875713"/>
    <w:rsid w:val="00876AED"/>
    <w:rsid w:val="00877CA0"/>
    <w:rsid w:val="0088007B"/>
    <w:rsid w:val="008816F9"/>
    <w:rsid w:val="00882CF5"/>
    <w:rsid w:val="00884A17"/>
    <w:rsid w:val="00885924"/>
    <w:rsid w:val="00885F0D"/>
    <w:rsid w:val="00885FB7"/>
    <w:rsid w:val="00886120"/>
    <w:rsid w:val="00886FBF"/>
    <w:rsid w:val="00887532"/>
    <w:rsid w:val="008905B8"/>
    <w:rsid w:val="00891382"/>
    <w:rsid w:val="00891394"/>
    <w:rsid w:val="00897ED1"/>
    <w:rsid w:val="00897FF6"/>
    <w:rsid w:val="008A292D"/>
    <w:rsid w:val="008A38E4"/>
    <w:rsid w:val="008A70B3"/>
    <w:rsid w:val="008A75B9"/>
    <w:rsid w:val="008A7E57"/>
    <w:rsid w:val="008B1A4E"/>
    <w:rsid w:val="008B2DBA"/>
    <w:rsid w:val="008B38A5"/>
    <w:rsid w:val="008B47DE"/>
    <w:rsid w:val="008B5403"/>
    <w:rsid w:val="008B5B4A"/>
    <w:rsid w:val="008B778D"/>
    <w:rsid w:val="008B7A63"/>
    <w:rsid w:val="008C1572"/>
    <w:rsid w:val="008C1A91"/>
    <w:rsid w:val="008C2DB1"/>
    <w:rsid w:val="008C314A"/>
    <w:rsid w:val="008C5107"/>
    <w:rsid w:val="008C5EF5"/>
    <w:rsid w:val="008C626A"/>
    <w:rsid w:val="008C7B76"/>
    <w:rsid w:val="008C7BC6"/>
    <w:rsid w:val="008D0BCF"/>
    <w:rsid w:val="008D1892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E03CE"/>
    <w:rsid w:val="008E1021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F1697"/>
    <w:rsid w:val="008F1E49"/>
    <w:rsid w:val="008F38B1"/>
    <w:rsid w:val="008F4B67"/>
    <w:rsid w:val="008F4CB3"/>
    <w:rsid w:val="008F4D68"/>
    <w:rsid w:val="008F4F6C"/>
    <w:rsid w:val="008F5E74"/>
    <w:rsid w:val="008F5F8F"/>
    <w:rsid w:val="00900174"/>
    <w:rsid w:val="0090296A"/>
    <w:rsid w:val="0090473C"/>
    <w:rsid w:val="00906A55"/>
    <w:rsid w:val="00910072"/>
    <w:rsid w:val="00911C12"/>
    <w:rsid w:val="009129BE"/>
    <w:rsid w:val="00912C49"/>
    <w:rsid w:val="00913F72"/>
    <w:rsid w:val="009145AE"/>
    <w:rsid w:val="00915D66"/>
    <w:rsid w:val="009173BB"/>
    <w:rsid w:val="00920C70"/>
    <w:rsid w:val="00922DDA"/>
    <w:rsid w:val="0092341C"/>
    <w:rsid w:val="009237CB"/>
    <w:rsid w:val="00924AED"/>
    <w:rsid w:val="00924C71"/>
    <w:rsid w:val="00925117"/>
    <w:rsid w:val="009256B0"/>
    <w:rsid w:val="009263DB"/>
    <w:rsid w:val="00930847"/>
    <w:rsid w:val="009312EA"/>
    <w:rsid w:val="009320DF"/>
    <w:rsid w:val="00932C59"/>
    <w:rsid w:val="00932DF4"/>
    <w:rsid w:val="00934AAF"/>
    <w:rsid w:val="00937399"/>
    <w:rsid w:val="009428A3"/>
    <w:rsid w:val="0094373A"/>
    <w:rsid w:val="00943768"/>
    <w:rsid w:val="00943A1D"/>
    <w:rsid w:val="00943C0F"/>
    <w:rsid w:val="009441E6"/>
    <w:rsid w:val="00945752"/>
    <w:rsid w:val="00945940"/>
    <w:rsid w:val="00946C76"/>
    <w:rsid w:val="00947A4B"/>
    <w:rsid w:val="009507BF"/>
    <w:rsid w:val="00950CEB"/>
    <w:rsid w:val="009515F2"/>
    <w:rsid w:val="00951A0D"/>
    <w:rsid w:val="009527F5"/>
    <w:rsid w:val="00952912"/>
    <w:rsid w:val="0095332B"/>
    <w:rsid w:val="009546BC"/>
    <w:rsid w:val="00955354"/>
    <w:rsid w:val="009562E6"/>
    <w:rsid w:val="009573C7"/>
    <w:rsid w:val="00957477"/>
    <w:rsid w:val="00957AD1"/>
    <w:rsid w:val="00960627"/>
    <w:rsid w:val="00961994"/>
    <w:rsid w:val="0096486F"/>
    <w:rsid w:val="0096548B"/>
    <w:rsid w:val="0096671D"/>
    <w:rsid w:val="00966857"/>
    <w:rsid w:val="00972F3C"/>
    <w:rsid w:val="00974C0C"/>
    <w:rsid w:val="00974E0D"/>
    <w:rsid w:val="00975551"/>
    <w:rsid w:val="00975562"/>
    <w:rsid w:val="00975FFC"/>
    <w:rsid w:val="00977117"/>
    <w:rsid w:val="00980B5A"/>
    <w:rsid w:val="0098181B"/>
    <w:rsid w:val="009819B1"/>
    <w:rsid w:val="00981CC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D7B"/>
    <w:rsid w:val="0098714B"/>
    <w:rsid w:val="00987AE6"/>
    <w:rsid w:val="00992735"/>
    <w:rsid w:val="0099274F"/>
    <w:rsid w:val="00992B78"/>
    <w:rsid w:val="00993039"/>
    <w:rsid w:val="00996534"/>
    <w:rsid w:val="009A0BAD"/>
    <w:rsid w:val="009A47EB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7A0C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154B"/>
    <w:rsid w:val="009D3214"/>
    <w:rsid w:val="009D4DA9"/>
    <w:rsid w:val="009D5131"/>
    <w:rsid w:val="009D5E9B"/>
    <w:rsid w:val="009D69B8"/>
    <w:rsid w:val="009D6A03"/>
    <w:rsid w:val="009D74E5"/>
    <w:rsid w:val="009D7694"/>
    <w:rsid w:val="009D7F50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6944"/>
    <w:rsid w:val="009E6BE6"/>
    <w:rsid w:val="009E79EC"/>
    <w:rsid w:val="009E7B00"/>
    <w:rsid w:val="009E7EFF"/>
    <w:rsid w:val="009F0238"/>
    <w:rsid w:val="009F1579"/>
    <w:rsid w:val="009F1683"/>
    <w:rsid w:val="009F18C4"/>
    <w:rsid w:val="009F19AD"/>
    <w:rsid w:val="009F29C7"/>
    <w:rsid w:val="009F2A37"/>
    <w:rsid w:val="009F3BC5"/>
    <w:rsid w:val="009F3E59"/>
    <w:rsid w:val="009F44C5"/>
    <w:rsid w:val="009F4AE2"/>
    <w:rsid w:val="009F4CA7"/>
    <w:rsid w:val="009F4DAA"/>
    <w:rsid w:val="009F5825"/>
    <w:rsid w:val="009F58C3"/>
    <w:rsid w:val="009F5A9A"/>
    <w:rsid w:val="009F65A1"/>
    <w:rsid w:val="00A018B7"/>
    <w:rsid w:val="00A01968"/>
    <w:rsid w:val="00A01C8A"/>
    <w:rsid w:val="00A0291A"/>
    <w:rsid w:val="00A047ED"/>
    <w:rsid w:val="00A05C41"/>
    <w:rsid w:val="00A077FA"/>
    <w:rsid w:val="00A1055E"/>
    <w:rsid w:val="00A1058D"/>
    <w:rsid w:val="00A10B2E"/>
    <w:rsid w:val="00A11DCC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6CFD"/>
    <w:rsid w:val="00A270FD"/>
    <w:rsid w:val="00A30D06"/>
    <w:rsid w:val="00A334C2"/>
    <w:rsid w:val="00A33EFB"/>
    <w:rsid w:val="00A34F0C"/>
    <w:rsid w:val="00A352D8"/>
    <w:rsid w:val="00A3549C"/>
    <w:rsid w:val="00A36496"/>
    <w:rsid w:val="00A3686A"/>
    <w:rsid w:val="00A368C0"/>
    <w:rsid w:val="00A37B85"/>
    <w:rsid w:val="00A413F4"/>
    <w:rsid w:val="00A41426"/>
    <w:rsid w:val="00A42170"/>
    <w:rsid w:val="00A445C7"/>
    <w:rsid w:val="00A44D16"/>
    <w:rsid w:val="00A45419"/>
    <w:rsid w:val="00A46096"/>
    <w:rsid w:val="00A462EB"/>
    <w:rsid w:val="00A46814"/>
    <w:rsid w:val="00A46A71"/>
    <w:rsid w:val="00A474D6"/>
    <w:rsid w:val="00A474F5"/>
    <w:rsid w:val="00A5062B"/>
    <w:rsid w:val="00A511D6"/>
    <w:rsid w:val="00A5199C"/>
    <w:rsid w:val="00A52DBF"/>
    <w:rsid w:val="00A52DF8"/>
    <w:rsid w:val="00A53407"/>
    <w:rsid w:val="00A54DD9"/>
    <w:rsid w:val="00A55F05"/>
    <w:rsid w:val="00A577E8"/>
    <w:rsid w:val="00A57B32"/>
    <w:rsid w:val="00A60CA9"/>
    <w:rsid w:val="00A60DAB"/>
    <w:rsid w:val="00A6103D"/>
    <w:rsid w:val="00A61492"/>
    <w:rsid w:val="00A61532"/>
    <w:rsid w:val="00A61BA2"/>
    <w:rsid w:val="00A62C72"/>
    <w:rsid w:val="00A634B3"/>
    <w:rsid w:val="00A642DA"/>
    <w:rsid w:val="00A64CF5"/>
    <w:rsid w:val="00A65087"/>
    <w:rsid w:val="00A704AA"/>
    <w:rsid w:val="00A70DC8"/>
    <w:rsid w:val="00A71A53"/>
    <w:rsid w:val="00A729D2"/>
    <w:rsid w:val="00A75EC8"/>
    <w:rsid w:val="00A76AF2"/>
    <w:rsid w:val="00A76B0D"/>
    <w:rsid w:val="00A76E4C"/>
    <w:rsid w:val="00A7711A"/>
    <w:rsid w:val="00A807EC"/>
    <w:rsid w:val="00A81116"/>
    <w:rsid w:val="00A8147A"/>
    <w:rsid w:val="00A858DA"/>
    <w:rsid w:val="00A85C67"/>
    <w:rsid w:val="00A8603E"/>
    <w:rsid w:val="00A90877"/>
    <w:rsid w:val="00A919E8"/>
    <w:rsid w:val="00A91BC5"/>
    <w:rsid w:val="00A93156"/>
    <w:rsid w:val="00A932E3"/>
    <w:rsid w:val="00A94244"/>
    <w:rsid w:val="00A944F1"/>
    <w:rsid w:val="00A95359"/>
    <w:rsid w:val="00A96E36"/>
    <w:rsid w:val="00A96F35"/>
    <w:rsid w:val="00A973BB"/>
    <w:rsid w:val="00A978C4"/>
    <w:rsid w:val="00AA159B"/>
    <w:rsid w:val="00AA1A9B"/>
    <w:rsid w:val="00AA201F"/>
    <w:rsid w:val="00AA2CC0"/>
    <w:rsid w:val="00AA4293"/>
    <w:rsid w:val="00AA435A"/>
    <w:rsid w:val="00AA4377"/>
    <w:rsid w:val="00AA4619"/>
    <w:rsid w:val="00AA57E4"/>
    <w:rsid w:val="00AA5BF4"/>
    <w:rsid w:val="00AA670C"/>
    <w:rsid w:val="00AA6F7E"/>
    <w:rsid w:val="00AB0B51"/>
    <w:rsid w:val="00AB24FD"/>
    <w:rsid w:val="00AB2AFC"/>
    <w:rsid w:val="00AB3B3E"/>
    <w:rsid w:val="00AC1963"/>
    <w:rsid w:val="00AC2584"/>
    <w:rsid w:val="00AC3637"/>
    <w:rsid w:val="00AC3D3F"/>
    <w:rsid w:val="00AC3E34"/>
    <w:rsid w:val="00AC66D5"/>
    <w:rsid w:val="00AC6889"/>
    <w:rsid w:val="00AC6974"/>
    <w:rsid w:val="00AC77D6"/>
    <w:rsid w:val="00AD0026"/>
    <w:rsid w:val="00AD0107"/>
    <w:rsid w:val="00AD011D"/>
    <w:rsid w:val="00AD06B0"/>
    <w:rsid w:val="00AD0713"/>
    <w:rsid w:val="00AD1C2F"/>
    <w:rsid w:val="00AD2D4D"/>
    <w:rsid w:val="00AD512A"/>
    <w:rsid w:val="00AD6BEA"/>
    <w:rsid w:val="00AD6FB2"/>
    <w:rsid w:val="00AE1C09"/>
    <w:rsid w:val="00AE1E5E"/>
    <w:rsid w:val="00AE21D7"/>
    <w:rsid w:val="00AE3238"/>
    <w:rsid w:val="00AE390A"/>
    <w:rsid w:val="00AE4BFD"/>
    <w:rsid w:val="00AE4C0A"/>
    <w:rsid w:val="00AE4C32"/>
    <w:rsid w:val="00AE4FA4"/>
    <w:rsid w:val="00AE567F"/>
    <w:rsid w:val="00AE5952"/>
    <w:rsid w:val="00AE5FB8"/>
    <w:rsid w:val="00AE6D7B"/>
    <w:rsid w:val="00AE6E09"/>
    <w:rsid w:val="00AE7CED"/>
    <w:rsid w:val="00AF0BA5"/>
    <w:rsid w:val="00AF14BE"/>
    <w:rsid w:val="00AF1C5D"/>
    <w:rsid w:val="00AF2ACA"/>
    <w:rsid w:val="00AF367C"/>
    <w:rsid w:val="00AF4856"/>
    <w:rsid w:val="00AF684F"/>
    <w:rsid w:val="00AF7C46"/>
    <w:rsid w:val="00B01A03"/>
    <w:rsid w:val="00B02287"/>
    <w:rsid w:val="00B03398"/>
    <w:rsid w:val="00B03D14"/>
    <w:rsid w:val="00B057E9"/>
    <w:rsid w:val="00B05DA4"/>
    <w:rsid w:val="00B06077"/>
    <w:rsid w:val="00B07B33"/>
    <w:rsid w:val="00B07CA8"/>
    <w:rsid w:val="00B07CF6"/>
    <w:rsid w:val="00B1032E"/>
    <w:rsid w:val="00B1064A"/>
    <w:rsid w:val="00B10A5A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BAB"/>
    <w:rsid w:val="00B228E7"/>
    <w:rsid w:val="00B24C74"/>
    <w:rsid w:val="00B250FB"/>
    <w:rsid w:val="00B25B6B"/>
    <w:rsid w:val="00B2649A"/>
    <w:rsid w:val="00B277E2"/>
    <w:rsid w:val="00B30108"/>
    <w:rsid w:val="00B31251"/>
    <w:rsid w:val="00B32099"/>
    <w:rsid w:val="00B323D8"/>
    <w:rsid w:val="00B33799"/>
    <w:rsid w:val="00B33A80"/>
    <w:rsid w:val="00B34161"/>
    <w:rsid w:val="00B352FA"/>
    <w:rsid w:val="00B35309"/>
    <w:rsid w:val="00B37021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24D2"/>
    <w:rsid w:val="00B53017"/>
    <w:rsid w:val="00B5474D"/>
    <w:rsid w:val="00B54CC4"/>
    <w:rsid w:val="00B55C99"/>
    <w:rsid w:val="00B563C0"/>
    <w:rsid w:val="00B5693C"/>
    <w:rsid w:val="00B6021D"/>
    <w:rsid w:val="00B60874"/>
    <w:rsid w:val="00B60AAA"/>
    <w:rsid w:val="00B60F60"/>
    <w:rsid w:val="00B622EF"/>
    <w:rsid w:val="00B626A0"/>
    <w:rsid w:val="00B62815"/>
    <w:rsid w:val="00B62A2A"/>
    <w:rsid w:val="00B62C23"/>
    <w:rsid w:val="00B64ABD"/>
    <w:rsid w:val="00B64CF6"/>
    <w:rsid w:val="00B654B2"/>
    <w:rsid w:val="00B656C8"/>
    <w:rsid w:val="00B6648A"/>
    <w:rsid w:val="00B66D8A"/>
    <w:rsid w:val="00B70348"/>
    <w:rsid w:val="00B706EB"/>
    <w:rsid w:val="00B70FB7"/>
    <w:rsid w:val="00B722FE"/>
    <w:rsid w:val="00B73754"/>
    <w:rsid w:val="00B73777"/>
    <w:rsid w:val="00B73782"/>
    <w:rsid w:val="00B73AD8"/>
    <w:rsid w:val="00B74A7F"/>
    <w:rsid w:val="00B75A00"/>
    <w:rsid w:val="00B76160"/>
    <w:rsid w:val="00B7673E"/>
    <w:rsid w:val="00B771B7"/>
    <w:rsid w:val="00B77302"/>
    <w:rsid w:val="00B8099B"/>
    <w:rsid w:val="00B8123F"/>
    <w:rsid w:val="00B815EB"/>
    <w:rsid w:val="00B82D84"/>
    <w:rsid w:val="00B82DC7"/>
    <w:rsid w:val="00B839D7"/>
    <w:rsid w:val="00B83AC6"/>
    <w:rsid w:val="00B83C07"/>
    <w:rsid w:val="00B852D7"/>
    <w:rsid w:val="00B85F82"/>
    <w:rsid w:val="00B869C6"/>
    <w:rsid w:val="00B8750F"/>
    <w:rsid w:val="00B876B0"/>
    <w:rsid w:val="00B9013D"/>
    <w:rsid w:val="00B9068F"/>
    <w:rsid w:val="00B93BD0"/>
    <w:rsid w:val="00B93D44"/>
    <w:rsid w:val="00B9775B"/>
    <w:rsid w:val="00BA1956"/>
    <w:rsid w:val="00BA1DB5"/>
    <w:rsid w:val="00BA1F80"/>
    <w:rsid w:val="00BA2753"/>
    <w:rsid w:val="00BA2B45"/>
    <w:rsid w:val="00BA335D"/>
    <w:rsid w:val="00BA5279"/>
    <w:rsid w:val="00BA5F70"/>
    <w:rsid w:val="00BA6148"/>
    <w:rsid w:val="00BA6C15"/>
    <w:rsid w:val="00BA6FA9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E6"/>
    <w:rsid w:val="00BB61DD"/>
    <w:rsid w:val="00BB6322"/>
    <w:rsid w:val="00BC05DE"/>
    <w:rsid w:val="00BC1C01"/>
    <w:rsid w:val="00BC1F39"/>
    <w:rsid w:val="00BC24BA"/>
    <w:rsid w:val="00BC3061"/>
    <w:rsid w:val="00BC30B1"/>
    <w:rsid w:val="00BC3B38"/>
    <w:rsid w:val="00BC4598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308E"/>
    <w:rsid w:val="00BD4664"/>
    <w:rsid w:val="00BD63E9"/>
    <w:rsid w:val="00BD6F37"/>
    <w:rsid w:val="00BD6FD4"/>
    <w:rsid w:val="00BE11B8"/>
    <w:rsid w:val="00BE122A"/>
    <w:rsid w:val="00BE1988"/>
    <w:rsid w:val="00BE29C7"/>
    <w:rsid w:val="00BE2F8C"/>
    <w:rsid w:val="00BE378D"/>
    <w:rsid w:val="00BE78F3"/>
    <w:rsid w:val="00BF0313"/>
    <w:rsid w:val="00BF2188"/>
    <w:rsid w:val="00BF2B4F"/>
    <w:rsid w:val="00BF33D3"/>
    <w:rsid w:val="00BF3BDA"/>
    <w:rsid w:val="00BF45D5"/>
    <w:rsid w:val="00BF549E"/>
    <w:rsid w:val="00BF75A3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725C"/>
    <w:rsid w:val="00C1016B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68BF"/>
    <w:rsid w:val="00C178DB"/>
    <w:rsid w:val="00C17E0C"/>
    <w:rsid w:val="00C21D8E"/>
    <w:rsid w:val="00C228BB"/>
    <w:rsid w:val="00C25FCF"/>
    <w:rsid w:val="00C26BED"/>
    <w:rsid w:val="00C30E0F"/>
    <w:rsid w:val="00C333E8"/>
    <w:rsid w:val="00C34FBB"/>
    <w:rsid w:val="00C356F2"/>
    <w:rsid w:val="00C3585D"/>
    <w:rsid w:val="00C3656E"/>
    <w:rsid w:val="00C400D6"/>
    <w:rsid w:val="00C405A9"/>
    <w:rsid w:val="00C408F7"/>
    <w:rsid w:val="00C40989"/>
    <w:rsid w:val="00C40D37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4CD0"/>
    <w:rsid w:val="00C5682A"/>
    <w:rsid w:val="00C56DB8"/>
    <w:rsid w:val="00C60874"/>
    <w:rsid w:val="00C61125"/>
    <w:rsid w:val="00C651B0"/>
    <w:rsid w:val="00C6559F"/>
    <w:rsid w:val="00C66F12"/>
    <w:rsid w:val="00C66FE7"/>
    <w:rsid w:val="00C71764"/>
    <w:rsid w:val="00C718E2"/>
    <w:rsid w:val="00C731A8"/>
    <w:rsid w:val="00C75CC0"/>
    <w:rsid w:val="00C76051"/>
    <w:rsid w:val="00C7644D"/>
    <w:rsid w:val="00C772A2"/>
    <w:rsid w:val="00C8101C"/>
    <w:rsid w:val="00C81B4F"/>
    <w:rsid w:val="00C82C63"/>
    <w:rsid w:val="00C8396E"/>
    <w:rsid w:val="00C83B9E"/>
    <w:rsid w:val="00C8508D"/>
    <w:rsid w:val="00C86F35"/>
    <w:rsid w:val="00C90999"/>
    <w:rsid w:val="00C9100B"/>
    <w:rsid w:val="00C926F1"/>
    <w:rsid w:val="00C92A90"/>
    <w:rsid w:val="00C93F57"/>
    <w:rsid w:val="00C95E5F"/>
    <w:rsid w:val="00CA031A"/>
    <w:rsid w:val="00CA1735"/>
    <w:rsid w:val="00CA1EC3"/>
    <w:rsid w:val="00CA23B1"/>
    <w:rsid w:val="00CA2509"/>
    <w:rsid w:val="00CA3BE9"/>
    <w:rsid w:val="00CA4CED"/>
    <w:rsid w:val="00CA4F49"/>
    <w:rsid w:val="00CA5081"/>
    <w:rsid w:val="00CA6020"/>
    <w:rsid w:val="00CA6800"/>
    <w:rsid w:val="00CA757D"/>
    <w:rsid w:val="00CB083C"/>
    <w:rsid w:val="00CB1A7F"/>
    <w:rsid w:val="00CB2816"/>
    <w:rsid w:val="00CB302F"/>
    <w:rsid w:val="00CB5956"/>
    <w:rsid w:val="00CB5A8A"/>
    <w:rsid w:val="00CB6CDE"/>
    <w:rsid w:val="00CC0749"/>
    <w:rsid w:val="00CC1DDD"/>
    <w:rsid w:val="00CC227C"/>
    <w:rsid w:val="00CC37B5"/>
    <w:rsid w:val="00CC3A90"/>
    <w:rsid w:val="00CC3E8A"/>
    <w:rsid w:val="00CC5F45"/>
    <w:rsid w:val="00CD06CC"/>
    <w:rsid w:val="00CD13E2"/>
    <w:rsid w:val="00CD18B1"/>
    <w:rsid w:val="00CD2459"/>
    <w:rsid w:val="00CD371B"/>
    <w:rsid w:val="00CD656A"/>
    <w:rsid w:val="00CD7849"/>
    <w:rsid w:val="00CD7B7E"/>
    <w:rsid w:val="00CD7CCB"/>
    <w:rsid w:val="00CD7E1A"/>
    <w:rsid w:val="00CE231B"/>
    <w:rsid w:val="00CE2889"/>
    <w:rsid w:val="00CE2CE7"/>
    <w:rsid w:val="00CE4647"/>
    <w:rsid w:val="00CE4B88"/>
    <w:rsid w:val="00CE4D15"/>
    <w:rsid w:val="00CE7520"/>
    <w:rsid w:val="00CE7A45"/>
    <w:rsid w:val="00CE7FF7"/>
    <w:rsid w:val="00CF1024"/>
    <w:rsid w:val="00CF144B"/>
    <w:rsid w:val="00CF1E11"/>
    <w:rsid w:val="00CF31E8"/>
    <w:rsid w:val="00CF5463"/>
    <w:rsid w:val="00CF5A65"/>
    <w:rsid w:val="00CF7BB5"/>
    <w:rsid w:val="00D001A2"/>
    <w:rsid w:val="00D01BDE"/>
    <w:rsid w:val="00D027AD"/>
    <w:rsid w:val="00D03AB2"/>
    <w:rsid w:val="00D04189"/>
    <w:rsid w:val="00D0592B"/>
    <w:rsid w:val="00D074F4"/>
    <w:rsid w:val="00D07CAF"/>
    <w:rsid w:val="00D12CC3"/>
    <w:rsid w:val="00D13135"/>
    <w:rsid w:val="00D13628"/>
    <w:rsid w:val="00D14850"/>
    <w:rsid w:val="00D150C9"/>
    <w:rsid w:val="00D151C3"/>
    <w:rsid w:val="00D16A0B"/>
    <w:rsid w:val="00D20566"/>
    <w:rsid w:val="00D21780"/>
    <w:rsid w:val="00D23B2C"/>
    <w:rsid w:val="00D23E5D"/>
    <w:rsid w:val="00D248CF"/>
    <w:rsid w:val="00D26DE1"/>
    <w:rsid w:val="00D273E0"/>
    <w:rsid w:val="00D2745C"/>
    <w:rsid w:val="00D30229"/>
    <w:rsid w:val="00D30E56"/>
    <w:rsid w:val="00D3144E"/>
    <w:rsid w:val="00D32849"/>
    <w:rsid w:val="00D32D65"/>
    <w:rsid w:val="00D32F97"/>
    <w:rsid w:val="00D33B88"/>
    <w:rsid w:val="00D35056"/>
    <w:rsid w:val="00D35647"/>
    <w:rsid w:val="00D374FE"/>
    <w:rsid w:val="00D375CD"/>
    <w:rsid w:val="00D3762E"/>
    <w:rsid w:val="00D37C40"/>
    <w:rsid w:val="00D40E6F"/>
    <w:rsid w:val="00D422CF"/>
    <w:rsid w:val="00D42730"/>
    <w:rsid w:val="00D42A5A"/>
    <w:rsid w:val="00D4528B"/>
    <w:rsid w:val="00D45EB4"/>
    <w:rsid w:val="00D46321"/>
    <w:rsid w:val="00D4644B"/>
    <w:rsid w:val="00D57719"/>
    <w:rsid w:val="00D6015A"/>
    <w:rsid w:val="00D60572"/>
    <w:rsid w:val="00D61FAE"/>
    <w:rsid w:val="00D62A2A"/>
    <w:rsid w:val="00D64792"/>
    <w:rsid w:val="00D66A7A"/>
    <w:rsid w:val="00D67AC2"/>
    <w:rsid w:val="00D71224"/>
    <w:rsid w:val="00D7140C"/>
    <w:rsid w:val="00D7190A"/>
    <w:rsid w:val="00D72F61"/>
    <w:rsid w:val="00D74742"/>
    <w:rsid w:val="00D75569"/>
    <w:rsid w:val="00D7616E"/>
    <w:rsid w:val="00D822A3"/>
    <w:rsid w:val="00D82996"/>
    <w:rsid w:val="00D83C96"/>
    <w:rsid w:val="00D85E87"/>
    <w:rsid w:val="00D86B0B"/>
    <w:rsid w:val="00D90400"/>
    <w:rsid w:val="00D9095B"/>
    <w:rsid w:val="00D91631"/>
    <w:rsid w:val="00D92A41"/>
    <w:rsid w:val="00D933AA"/>
    <w:rsid w:val="00D9471A"/>
    <w:rsid w:val="00D958F8"/>
    <w:rsid w:val="00D96E46"/>
    <w:rsid w:val="00D974A2"/>
    <w:rsid w:val="00DA1CFD"/>
    <w:rsid w:val="00DA47FF"/>
    <w:rsid w:val="00DA53FB"/>
    <w:rsid w:val="00DA57C7"/>
    <w:rsid w:val="00DA71E9"/>
    <w:rsid w:val="00DB017A"/>
    <w:rsid w:val="00DB0987"/>
    <w:rsid w:val="00DB1D10"/>
    <w:rsid w:val="00DB2B1F"/>
    <w:rsid w:val="00DB39F9"/>
    <w:rsid w:val="00DB4EBD"/>
    <w:rsid w:val="00DB5E2B"/>
    <w:rsid w:val="00DB7C90"/>
    <w:rsid w:val="00DB7F55"/>
    <w:rsid w:val="00DC1E26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E0455"/>
    <w:rsid w:val="00DE282A"/>
    <w:rsid w:val="00DE2B4B"/>
    <w:rsid w:val="00DE2ED7"/>
    <w:rsid w:val="00DE3632"/>
    <w:rsid w:val="00DE4337"/>
    <w:rsid w:val="00DE556B"/>
    <w:rsid w:val="00DE5A00"/>
    <w:rsid w:val="00DE6312"/>
    <w:rsid w:val="00DE76D0"/>
    <w:rsid w:val="00DF0636"/>
    <w:rsid w:val="00DF0B05"/>
    <w:rsid w:val="00DF1778"/>
    <w:rsid w:val="00DF38ED"/>
    <w:rsid w:val="00DF3D04"/>
    <w:rsid w:val="00DF4E46"/>
    <w:rsid w:val="00DF523A"/>
    <w:rsid w:val="00DF599A"/>
    <w:rsid w:val="00DF767F"/>
    <w:rsid w:val="00E01C47"/>
    <w:rsid w:val="00E01CE0"/>
    <w:rsid w:val="00E02455"/>
    <w:rsid w:val="00E02CBC"/>
    <w:rsid w:val="00E0366B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3267"/>
    <w:rsid w:val="00E23424"/>
    <w:rsid w:val="00E27273"/>
    <w:rsid w:val="00E27724"/>
    <w:rsid w:val="00E27B40"/>
    <w:rsid w:val="00E33E56"/>
    <w:rsid w:val="00E350B2"/>
    <w:rsid w:val="00E35FEA"/>
    <w:rsid w:val="00E3629A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5004F"/>
    <w:rsid w:val="00E536E5"/>
    <w:rsid w:val="00E53FF5"/>
    <w:rsid w:val="00E54A67"/>
    <w:rsid w:val="00E54DE1"/>
    <w:rsid w:val="00E55CF1"/>
    <w:rsid w:val="00E563B8"/>
    <w:rsid w:val="00E611E5"/>
    <w:rsid w:val="00E6120D"/>
    <w:rsid w:val="00E6194C"/>
    <w:rsid w:val="00E61D26"/>
    <w:rsid w:val="00E64543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8045E"/>
    <w:rsid w:val="00E81D0B"/>
    <w:rsid w:val="00E81E8D"/>
    <w:rsid w:val="00E868C0"/>
    <w:rsid w:val="00E86B9D"/>
    <w:rsid w:val="00E8767F"/>
    <w:rsid w:val="00E876F1"/>
    <w:rsid w:val="00E87BF7"/>
    <w:rsid w:val="00E90E4A"/>
    <w:rsid w:val="00E92D21"/>
    <w:rsid w:val="00E94E18"/>
    <w:rsid w:val="00E95395"/>
    <w:rsid w:val="00E95625"/>
    <w:rsid w:val="00EA09EC"/>
    <w:rsid w:val="00EA0C34"/>
    <w:rsid w:val="00EA2195"/>
    <w:rsid w:val="00EA2E4D"/>
    <w:rsid w:val="00EA3E5D"/>
    <w:rsid w:val="00EA3E86"/>
    <w:rsid w:val="00EA41BD"/>
    <w:rsid w:val="00EA54DC"/>
    <w:rsid w:val="00EA5F30"/>
    <w:rsid w:val="00EA628D"/>
    <w:rsid w:val="00EB05C6"/>
    <w:rsid w:val="00EB0FA4"/>
    <w:rsid w:val="00EB1612"/>
    <w:rsid w:val="00EB432C"/>
    <w:rsid w:val="00EB46DB"/>
    <w:rsid w:val="00EB4C25"/>
    <w:rsid w:val="00EB62FA"/>
    <w:rsid w:val="00EB6B51"/>
    <w:rsid w:val="00EB6FE7"/>
    <w:rsid w:val="00EB7126"/>
    <w:rsid w:val="00EC0D3E"/>
    <w:rsid w:val="00EC1642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52AE"/>
    <w:rsid w:val="00ED564A"/>
    <w:rsid w:val="00ED591E"/>
    <w:rsid w:val="00ED6197"/>
    <w:rsid w:val="00ED6D58"/>
    <w:rsid w:val="00ED78B7"/>
    <w:rsid w:val="00EE2B3C"/>
    <w:rsid w:val="00EE362E"/>
    <w:rsid w:val="00EE43DC"/>
    <w:rsid w:val="00EE493B"/>
    <w:rsid w:val="00EE621E"/>
    <w:rsid w:val="00EE6AE2"/>
    <w:rsid w:val="00EF0CE7"/>
    <w:rsid w:val="00EF10A5"/>
    <w:rsid w:val="00EF1589"/>
    <w:rsid w:val="00EF15AE"/>
    <w:rsid w:val="00EF1F13"/>
    <w:rsid w:val="00EF2540"/>
    <w:rsid w:val="00EF263E"/>
    <w:rsid w:val="00EF3A63"/>
    <w:rsid w:val="00EF45EC"/>
    <w:rsid w:val="00EF549B"/>
    <w:rsid w:val="00EF5E2F"/>
    <w:rsid w:val="00EF76B3"/>
    <w:rsid w:val="00EF7D68"/>
    <w:rsid w:val="00EF7E67"/>
    <w:rsid w:val="00F00E2A"/>
    <w:rsid w:val="00F022E4"/>
    <w:rsid w:val="00F03948"/>
    <w:rsid w:val="00F056CD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EFC"/>
    <w:rsid w:val="00F220D9"/>
    <w:rsid w:val="00F22C54"/>
    <w:rsid w:val="00F2365C"/>
    <w:rsid w:val="00F23C24"/>
    <w:rsid w:val="00F23D12"/>
    <w:rsid w:val="00F245AB"/>
    <w:rsid w:val="00F24ACB"/>
    <w:rsid w:val="00F24B59"/>
    <w:rsid w:val="00F24BA1"/>
    <w:rsid w:val="00F25EA0"/>
    <w:rsid w:val="00F2644D"/>
    <w:rsid w:val="00F2688F"/>
    <w:rsid w:val="00F27470"/>
    <w:rsid w:val="00F3101B"/>
    <w:rsid w:val="00F32821"/>
    <w:rsid w:val="00F32AB4"/>
    <w:rsid w:val="00F33253"/>
    <w:rsid w:val="00F363BA"/>
    <w:rsid w:val="00F3724C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1CAB"/>
    <w:rsid w:val="00F52A77"/>
    <w:rsid w:val="00F53FE7"/>
    <w:rsid w:val="00F5469E"/>
    <w:rsid w:val="00F54DD0"/>
    <w:rsid w:val="00F60F68"/>
    <w:rsid w:val="00F62EDD"/>
    <w:rsid w:val="00F62F74"/>
    <w:rsid w:val="00F630C0"/>
    <w:rsid w:val="00F63DF6"/>
    <w:rsid w:val="00F643C2"/>
    <w:rsid w:val="00F64DC4"/>
    <w:rsid w:val="00F65847"/>
    <w:rsid w:val="00F65D93"/>
    <w:rsid w:val="00F66AE3"/>
    <w:rsid w:val="00F70BD9"/>
    <w:rsid w:val="00F71161"/>
    <w:rsid w:val="00F7186D"/>
    <w:rsid w:val="00F71F45"/>
    <w:rsid w:val="00F73177"/>
    <w:rsid w:val="00F742AB"/>
    <w:rsid w:val="00F74EE1"/>
    <w:rsid w:val="00F75C3F"/>
    <w:rsid w:val="00F75DBD"/>
    <w:rsid w:val="00F76A50"/>
    <w:rsid w:val="00F77152"/>
    <w:rsid w:val="00F7776C"/>
    <w:rsid w:val="00F81856"/>
    <w:rsid w:val="00F846DA"/>
    <w:rsid w:val="00F86D36"/>
    <w:rsid w:val="00F86F4A"/>
    <w:rsid w:val="00F906D9"/>
    <w:rsid w:val="00F9099B"/>
    <w:rsid w:val="00F90FAB"/>
    <w:rsid w:val="00F90FF2"/>
    <w:rsid w:val="00F911AB"/>
    <w:rsid w:val="00F93BDD"/>
    <w:rsid w:val="00F9495A"/>
    <w:rsid w:val="00F96555"/>
    <w:rsid w:val="00F97574"/>
    <w:rsid w:val="00FA03C4"/>
    <w:rsid w:val="00FA1F63"/>
    <w:rsid w:val="00FA21C5"/>
    <w:rsid w:val="00FA33DE"/>
    <w:rsid w:val="00FA376E"/>
    <w:rsid w:val="00FA5BB1"/>
    <w:rsid w:val="00FA6353"/>
    <w:rsid w:val="00FA63BA"/>
    <w:rsid w:val="00FA6D0B"/>
    <w:rsid w:val="00FA6FAE"/>
    <w:rsid w:val="00FB085D"/>
    <w:rsid w:val="00FB134A"/>
    <w:rsid w:val="00FB304D"/>
    <w:rsid w:val="00FB3141"/>
    <w:rsid w:val="00FB706C"/>
    <w:rsid w:val="00FB7588"/>
    <w:rsid w:val="00FC20E4"/>
    <w:rsid w:val="00FC2897"/>
    <w:rsid w:val="00FC2ABE"/>
    <w:rsid w:val="00FC2F1F"/>
    <w:rsid w:val="00FC4772"/>
    <w:rsid w:val="00FC4C78"/>
    <w:rsid w:val="00FC5457"/>
    <w:rsid w:val="00FC55DF"/>
    <w:rsid w:val="00FC6F3D"/>
    <w:rsid w:val="00FC7314"/>
    <w:rsid w:val="00FC73F8"/>
    <w:rsid w:val="00FC764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C08"/>
    <w:rsid w:val="00FE3121"/>
    <w:rsid w:val="00FE5146"/>
    <w:rsid w:val="00FE6DB4"/>
    <w:rsid w:val="00FE6E29"/>
    <w:rsid w:val="00FE6EFE"/>
    <w:rsid w:val="00FE72CD"/>
    <w:rsid w:val="00FE7ABE"/>
    <w:rsid w:val="00FF0189"/>
    <w:rsid w:val="00FF16F1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C899480"/>
  <w15:docId w15:val="{41715AF9-745E-4F68-96AE-7A0B94D3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A47FF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uiPriority w:val="99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styleId="HTML-oblikovano">
    <w:name w:val="HTML Preformatted"/>
    <w:basedOn w:val="Navaden"/>
    <w:link w:val="HTML-oblikovanoZnak"/>
    <w:rsid w:val="00BD3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000000"/>
      <w:kern w:val="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D308E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Props1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B99245-B45A-4447-A122-F08857E35B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16</TotalTime>
  <Pages>1</Pages>
  <Words>98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6</cp:revision>
  <cp:lastPrinted>2005-10-07T13:21:00Z</cp:lastPrinted>
  <dcterms:created xsi:type="dcterms:W3CDTF">2019-12-28T04:44:00Z</dcterms:created>
  <dcterms:modified xsi:type="dcterms:W3CDTF">2025-09-29T10:32:00Z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